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27B" w:rsidRDefault="0083227B" w:rsidP="003735B8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Барои дипломато журналист фалсафа</w:t>
      </w:r>
      <w:bookmarkStart w:id="0" w:name="_GoBack"/>
      <w:bookmarkEnd w:id="0"/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@</w:t>
      </w:r>
      <w:r w:rsidRPr="000955C6">
        <w:rPr>
          <w:rFonts w:ascii="Times New Roman Tj" w:hAnsi="Times New Roman Tj"/>
          <w:color w:val="000000"/>
          <w:lang w:val="tt-RU"/>
        </w:rPr>
        <w:t>1.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Тугма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Ж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/>
          <w:i/>
          <w:color w:val="000000"/>
          <w:lang w:val="tt-RU"/>
        </w:rPr>
        <w:t xml:space="preserve">К </w:t>
      </w:r>
      <w:r w:rsidRPr="000955C6">
        <w:rPr>
          <w:rFonts w:ascii="Times New Roman Tj" w:hAnsi="Times New Roman Tj"/>
          <w:color w:val="000000"/>
          <w:lang w:val="tt-RU"/>
        </w:rPr>
        <w:t xml:space="preserve">ва Ч дар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барномаи</w:t>
      </w:r>
      <w:r w:rsidRPr="000955C6">
        <w:rPr>
          <w:rFonts w:ascii="Times New Roman Tj" w:hAnsi="Times New Roman Tj"/>
          <w:color w:val="000000"/>
          <w:lang w:val="tt-RU"/>
        </w:rPr>
        <w:t xml:space="preserve"> Word - 2003 кадоме аз ин лав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ойгиранд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форматироние;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$B) стандартная;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$C) рисование;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wordart;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област</w:t>
      </w:r>
      <w:r w:rsidRPr="000955C6">
        <w:rPr>
          <w:rFonts w:ascii="Times New Roman Tj" w:hAnsi="Times New Roman Tj"/>
          <w:color w:val="000000"/>
        </w:rPr>
        <w:t>ь задач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@</w:t>
      </w:r>
      <w:r w:rsidRPr="000955C6">
        <w:rPr>
          <w:rFonts w:ascii="Times New Roman Tj" w:hAnsi="Times New Roman Tj"/>
          <w:color w:val="000000"/>
          <w:lang w:val="tt-RU"/>
        </w:rPr>
        <w:t>2.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Кадоме аз ин барнома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 ба барномаи хизматии</w:t>
      </w:r>
      <w:r w:rsidRPr="000955C6">
        <w:rPr>
          <w:rFonts w:ascii="Cambria" w:hAnsi="Cambria" w:cs="Cambria"/>
          <w:color w:val="000000"/>
          <w:lang w:val="tt-RU"/>
        </w:rPr>
        <w:t xml:space="preserve"> Windows дохил мешавад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дефрагментасия диск;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$B) windows XP;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$C) </w:t>
      </w:r>
      <w:r w:rsidRPr="000955C6">
        <w:rPr>
          <w:rFonts w:ascii="Times New Roman Tj" w:hAnsi="Times New Roman Tj"/>
          <w:color w:val="000000"/>
          <w:lang w:val="en-US"/>
        </w:rPr>
        <w:t>ms Word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$D) </w:t>
      </w:r>
      <w:r w:rsidRPr="000955C6">
        <w:rPr>
          <w:rFonts w:ascii="Times New Roman Tj" w:hAnsi="Times New Roman Tj"/>
          <w:color w:val="000000"/>
          <w:lang w:val="en-US"/>
        </w:rPr>
        <w:t>word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t-RU"/>
        </w:rPr>
        <w:t>$E) ms Excel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@</w:t>
      </w:r>
      <w:r w:rsidRPr="000955C6">
        <w:rPr>
          <w:rFonts w:ascii="Times New Roman Tj" w:hAnsi="Times New Roman Tj"/>
          <w:color w:val="000000"/>
          <w:lang w:val="tt-RU"/>
        </w:rPr>
        <w:t>3.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Кадоме аз ин барнома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 ба барномаи с</w:t>
      </w:r>
      <w:r w:rsidRPr="000955C6">
        <w:rPr>
          <w:rFonts w:ascii="Times New Roman Tj" w:hAnsi="Times New Roman Tj" w:cs="Times New Roman Tj"/>
          <w:color w:val="000000"/>
          <w:lang w:val="tt-RU"/>
        </w:rPr>
        <w:t>тандарт</w:t>
      </w:r>
      <w:r w:rsidRPr="000955C6">
        <w:rPr>
          <w:rFonts w:ascii="Cambria" w:hAnsi="Cambria" w:cs="Cambria"/>
          <w:color w:val="000000"/>
          <w:lang w:val="tt-RU"/>
        </w:rPr>
        <w:t>ӣ Windows дохил мешавад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блокнот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$B) </w:t>
      </w:r>
      <w:r w:rsidRPr="000955C6">
        <w:rPr>
          <w:rFonts w:ascii="Times New Roman Tj" w:hAnsi="Times New Roman Tj"/>
          <w:color w:val="000000"/>
          <w:lang w:val="en-US"/>
        </w:rPr>
        <w:t>windows XP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$C) </w:t>
      </w:r>
      <w:r w:rsidRPr="000955C6">
        <w:rPr>
          <w:rFonts w:ascii="Times New Roman Tj" w:hAnsi="Times New Roman Tj"/>
          <w:color w:val="000000"/>
          <w:lang w:val="en-US"/>
        </w:rPr>
        <w:t>ms Word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$D) </w:t>
      </w:r>
      <w:r w:rsidRPr="000955C6">
        <w:rPr>
          <w:rFonts w:ascii="Times New Roman Tj" w:hAnsi="Times New Roman Tj"/>
          <w:color w:val="000000"/>
          <w:lang w:val="en-US"/>
        </w:rPr>
        <w:t>word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$E)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</w:t>
      </w:r>
      <w:r w:rsidRPr="000955C6">
        <w:rPr>
          <w:rFonts w:ascii="Times New Roman Tj" w:hAnsi="Times New Roman Tj"/>
          <w:color w:val="000000"/>
          <w:lang w:val="tt-RU"/>
        </w:rPr>
        <w:t>4</w:t>
      </w:r>
      <w:r w:rsidRPr="000955C6">
        <w:rPr>
          <w:rFonts w:ascii="Times New Roman Tj" w:hAnsi="Times New Roman Tj"/>
          <w:color w:val="000000"/>
        </w:rPr>
        <w:t>.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Навишти зерини А1:F1 дар барномаи 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чиро ифода мекунад?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диапазони сатриро;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чизро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$C) </w:t>
      </w:r>
      <w:r w:rsidRPr="000955C6">
        <w:rPr>
          <w:rFonts w:ascii="Times New Roman Tj" w:hAnsi="Times New Roman Tj" w:cs="Times New Roman Tj"/>
          <w:color w:val="000000"/>
        </w:rPr>
        <w:t>диапазони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сутуниро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диапазони росткун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авиро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</w:t>
      </w:r>
      <w:r w:rsidRPr="000955C6">
        <w:rPr>
          <w:rFonts w:ascii="Times New Roman Tj" w:hAnsi="Times New Roman Tj"/>
          <w:color w:val="000000"/>
        </w:rPr>
        <w:t>валро;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</w:t>
      </w:r>
      <w:r w:rsidRPr="000955C6">
        <w:rPr>
          <w:rFonts w:ascii="Times New Roman Tj" w:hAnsi="Times New Roman Tj"/>
          <w:color w:val="000000"/>
          <w:lang w:val="tt-RU"/>
        </w:rPr>
        <w:t>5</w:t>
      </w:r>
      <w:r w:rsidRPr="000955C6">
        <w:rPr>
          <w:rFonts w:ascii="Times New Roman Tj" w:hAnsi="Times New Roman Tj"/>
          <w:color w:val="000000"/>
        </w:rPr>
        <w:t>.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Навишти зерини А1:А12 дар барномаи 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чиро ифода мекунад?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диапазони сутуниро;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диапазони сатриро;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$C)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чизро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диапазони росткун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авиро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адвалро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</w:t>
      </w:r>
      <w:r w:rsidRPr="000955C6">
        <w:rPr>
          <w:rFonts w:ascii="Times New Roman Tj" w:hAnsi="Times New Roman Tj"/>
          <w:color w:val="000000"/>
          <w:lang w:val="tt-RU"/>
        </w:rPr>
        <w:t>6</w:t>
      </w:r>
      <w:r w:rsidRPr="000955C6">
        <w:rPr>
          <w:rFonts w:ascii="Times New Roman Tj" w:hAnsi="Times New Roman Tj"/>
          <w:color w:val="000000"/>
        </w:rPr>
        <w:t>.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Навишти зерини А1:В5 дар барномаи 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чиро ифода мекунад?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диапазони росткун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авиро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диапазони сатриро;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диапазони сутуниро;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чизро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адвалро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</w:t>
      </w:r>
      <w:r w:rsidRPr="000955C6">
        <w:rPr>
          <w:rFonts w:ascii="Times New Roman Tj" w:hAnsi="Times New Roman Tj"/>
          <w:color w:val="000000"/>
          <w:lang w:val="tt-RU"/>
        </w:rPr>
        <w:t>7</w:t>
      </w:r>
      <w:r w:rsidRPr="000955C6">
        <w:rPr>
          <w:rFonts w:ascii="Times New Roman Tj" w:hAnsi="Times New Roman Tj"/>
          <w:color w:val="000000"/>
        </w:rPr>
        <w:t>.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Аломати дара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дар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барномаи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/>
          <w:color w:val="000000"/>
        </w:rPr>
        <w:t>бо чи ишора шудааст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^;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$B) корень;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$C) sqrt;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sqr;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sgr;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@</w:t>
      </w:r>
      <w:r w:rsidRPr="000955C6">
        <w:rPr>
          <w:rFonts w:ascii="Times New Roman Tj" w:hAnsi="Times New Roman Tj"/>
          <w:color w:val="000000"/>
          <w:lang w:val="tt-RU"/>
        </w:rPr>
        <w:t>8.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е</w:t>
      </w:r>
      <w:r w:rsidRPr="000955C6">
        <w:rPr>
          <w:rFonts w:ascii="Times New Roman Tj" w:hAnsi="Times New Roman Tj"/>
          <w:color w:val="000000"/>
          <w:vertAlign w:val="superscript"/>
          <w:lang w:val="tt-RU"/>
        </w:rPr>
        <w:t>х</w:t>
      </w:r>
      <w:r w:rsidRPr="000955C6">
        <w:rPr>
          <w:rFonts w:ascii="Times New Roman Tj" w:hAnsi="Times New Roman Tj"/>
          <w:color w:val="000000"/>
          <w:lang w:val="tt-RU"/>
        </w:rPr>
        <w:t xml:space="preserve"> дар барномаи Excel чи гуна шавишта мешавад?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ехр(A1);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$B) корень;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$C) sqrt;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sqr;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sgr;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@</w:t>
      </w:r>
      <w:r w:rsidRPr="000955C6">
        <w:rPr>
          <w:rFonts w:ascii="Times New Roman Tj" w:hAnsi="Times New Roman Tj"/>
          <w:color w:val="000000"/>
          <w:lang w:val="tt-RU"/>
        </w:rPr>
        <w:t>9.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fldChar w:fldCharType="begin"/>
      </w:r>
      <w:r w:rsidRPr="000955C6">
        <w:rPr>
          <w:rFonts w:ascii="Times New Roman Tj" w:hAnsi="Times New Roman Tj"/>
          <w:color w:val="000000"/>
          <w:lang w:val="tt-RU"/>
        </w:rPr>
        <w:instrText xml:space="preserve"> QUOTE </w:instrText>
      </w:r>
      <w:r w:rsidRPr="00C74840">
        <w:rPr>
          <w:rFonts w:ascii="Times New Roman Tj" w:hAnsi="Times New Roman Tj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3.8pt;height:54pt;visibility:visible">
            <v:imagedata r:id="rId5" o:title="" chromakey="white"/>
          </v:shape>
        </w:pict>
      </w:r>
      <w:r w:rsidRPr="000955C6">
        <w:rPr>
          <w:rFonts w:ascii="Times New Roman Tj" w:hAnsi="Times New Roman Tj"/>
          <w:color w:val="000000"/>
          <w:lang w:val="tt-RU"/>
        </w:rPr>
        <w:instrText xml:space="preserve"> </w:instrText>
      </w:r>
      <w:r w:rsidRPr="000955C6">
        <w:rPr>
          <w:rFonts w:ascii="Times New Roman Tj" w:hAnsi="Times New Roman Tj"/>
          <w:color w:val="000000"/>
          <w:lang w:val="tt-RU"/>
        </w:rPr>
        <w:fldChar w:fldCharType="separate"/>
      </w:r>
      <w:r w:rsidRPr="000955C6">
        <w:rPr>
          <w:rFonts w:ascii="Times New Roman Tj" w:hAnsi="Times New Roman Tj"/>
          <w:color w:val="000000"/>
          <w:position w:val="-14"/>
          <w:lang w:val="tt-RU"/>
        </w:rPr>
        <w:object w:dxaOrig="260" w:dyaOrig="400">
          <v:shape id="_x0000_i1026" type="#_x0000_t75" style="width:12.6pt;height:20.4pt" o:ole="">
            <v:imagedata r:id="rId6" o:title=""/>
          </v:shape>
          <o:OLEObject Type="Embed" ProgID="Equation.3" ShapeID="_x0000_i1026" DrawAspect="Content" ObjectID="_1794819576" r:id="rId7"/>
        </w:object>
      </w:r>
      <w:r w:rsidRPr="000955C6">
        <w:rPr>
          <w:rFonts w:ascii="Times New Roman Tj" w:hAnsi="Times New Roman Tj"/>
          <w:color w:val="000000"/>
          <w:lang w:val="tt-RU"/>
        </w:rPr>
        <w:fldChar w:fldCharType="end"/>
      </w:r>
      <w:r w:rsidRPr="000955C6">
        <w:rPr>
          <w:rFonts w:ascii="Times New Roman Tj" w:hAnsi="Times New Roman Tj"/>
          <w:color w:val="000000"/>
          <w:lang w:val="tt-RU"/>
        </w:rPr>
        <w:t xml:space="preserve"> дар барномаи Excel чи гуна шавишта мешавад?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en-US"/>
        </w:rPr>
        <w:t>$A) abs(A1);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$B) </w:t>
      </w:r>
      <w:r w:rsidRPr="000955C6">
        <w:rPr>
          <w:rFonts w:ascii="Times New Roman Tj" w:hAnsi="Times New Roman Tj"/>
          <w:color w:val="000000"/>
        </w:rPr>
        <w:t>ехр</w:t>
      </w:r>
      <w:r w:rsidRPr="000955C6">
        <w:rPr>
          <w:rFonts w:ascii="Times New Roman Tj" w:hAnsi="Times New Roman Tj"/>
          <w:color w:val="000000"/>
          <w:lang w:val="en-US"/>
        </w:rPr>
        <w:t>(B1);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$C) sqrt;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корень;</w:t>
      </w:r>
    </w:p>
    <w:p w:rsidR="0083227B" w:rsidRPr="000955C6" w:rsidRDefault="0083227B" w:rsidP="003735B8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sgr;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</w:t>
      </w:r>
      <w:r w:rsidRPr="000955C6">
        <w:rPr>
          <w:rFonts w:ascii="Times New Roman Tj" w:hAnsi="Times New Roman Tj"/>
          <w:color w:val="000000"/>
        </w:rPr>
        <w:t>0.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Кадоме аз ин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системави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мебошанд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Windows;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Word;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Norton Commander;</w:t>
      </w:r>
    </w:p>
    <w:p w:rsidR="0083227B" w:rsidRPr="00081545" w:rsidRDefault="0083227B" w:rsidP="003735B8">
      <w:pPr>
        <w:jc w:val="both"/>
        <w:rPr>
          <w:rFonts w:ascii="Times New Roman Tj" w:hAnsi="Times New Roman Tj"/>
          <w:color w:val="000000"/>
          <w:lang w:val="en-US"/>
        </w:rPr>
      </w:pPr>
      <w:r w:rsidRPr="00081545">
        <w:rPr>
          <w:rFonts w:ascii="Times New Roman Tj" w:hAnsi="Times New Roman Tj"/>
          <w:color w:val="000000"/>
          <w:lang w:val="en-US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81545">
        <w:rPr>
          <w:rFonts w:ascii="Times New Roman Tj" w:hAnsi="Times New Roman Tj"/>
          <w:color w:val="000000"/>
          <w:lang w:val="en-US"/>
        </w:rPr>
        <w:t xml:space="preserve">) </w:t>
      </w:r>
      <w:r w:rsidRPr="000955C6">
        <w:rPr>
          <w:rFonts w:ascii="Times New Roman Tj" w:hAnsi="Times New Roman Tj"/>
          <w:color w:val="000000"/>
        </w:rPr>
        <w:t>Касперский</w:t>
      </w:r>
      <w:r w:rsidRPr="00081545">
        <w:rPr>
          <w:rFonts w:ascii="Times New Roman Tj" w:hAnsi="Times New Roman Tj"/>
          <w:color w:val="000000"/>
          <w:lang w:val="en-US"/>
        </w:rPr>
        <w:t>;</w:t>
      </w:r>
    </w:p>
    <w:p w:rsidR="0083227B" w:rsidRPr="00081545" w:rsidRDefault="0083227B" w:rsidP="003735B8">
      <w:pPr>
        <w:jc w:val="both"/>
        <w:rPr>
          <w:rFonts w:ascii="Times New Roman Tj" w:hAnsi="Times New Roman Tj"/>
          <w:color w:val="000000"/>
          <w:lang w:val="en-US"/>
        </w:rPr>
      </w:pPr>
      <w:r w:rsidRPr="00081545">
        <w:rPr>
          <w:rFonts w:ascii="Times New Roman Tj" w:hAnsi="Times New Roman Tj"/>
          <w:color w:val="000000"/>
          <w:lang w:val="en-US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81545">
        <w:rPr>
          <w:rFonts w:ascii="Times New Roman Tj" w:hAnsi="Times New Roman Tj"/>
          <w:color w:val="000000"/>
          <w:lang w:val="en-US"/>
        </w:rPr>
        <w:t xml:space="preserve">) </w:t>
      </w:r>
      <w:r w:rsidRPr="000955C6">
        <w:rPr>
          <w:rFonts w:ascii="Times New Roman Tj" w:hAnsi="Times New Roman Tj"/>
          <w:color w:val="000000"/>
        </w:rPr>
        <w:t>Данилов</w:t>
      </w:r>
      <w:r w:rsidRPr="00081545">
        <w:rPr>
          <w:rFonts w:ascii="Times New Roman Tj" w:hAnsi="Times New Roman Tj"/>
          <w:color w:val="000000"/>
          <w:lang w:val="en-US"/>
        </w:rPr>
        <w:t>;</w:t>
      </w:r>
    </w:p>
    <w:p w:rsidR="0083227B" w:rsidRPr="00081545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en-US"/>
        </w:rPr>
      </w:pPr>
      <w:r w:rsidRPr="00081545">
        <w:rPr>
          <w:rFonts w:ascii="Times New Roman Tj" w:hAnsi="Times New Roman Tj" w:cs="Times New Roman Tj"/>
          <w:bCs/>
          <w:color w:val="000000"/>
          <w:lang w:val="en-US"/>
        </w:rPr>
        <w:t>@11.</w:t>
      </w:r>
    </w:p>
    <w:p w:rsidR="0083227B" w:rsidRPr="00081545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en-US"/>
        </w:rPr>
      </w:pPr>
      <w:r w:rsidRPr="000955C6">
        <w:rPr>
          <w:rFonts w:ascii="Times New Roman Tj" w:hAnsi="Times New Roman Tj" w:cs="Palatino Linotype"/>
          <w:bCs/>
          <w:color w:val="000000"/>
        </w:rPr>
        <w:t>Чанд</w:t>
      </w:r>
      <w:r w:rsidRPr="00081545">
        <w:rPr>
          <w:rFonts w:ascii="Times New Roman Tj" w:hAnsi="Times New Roman Tj" w:cs="Palatino Linotype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/>
        </w:rPr>
        <w:t>мар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>ала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>ои</w:t>
      </w:r>
      <w:r w:rsidRPr="00081545">
        <w:rPr>
          <w:rFonts w:ascii="Times New Roman Tj" w:hAnsi="Times New Roman Tj" w:cs="Palatino Linotype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/>
        </w:rPr>
        <w:t>асосии</w:t>
      </w:r>
      <w:r w:rsidRPr="00081545">
        <w:rPr>
          <w:rFonts w:ascii="Times New Roman Tj" w:hAnsi="Times New Roman Tj" w:cs="Palatino Linotype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/>
        </w:rPr>
        <w:t>та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>ия</w:t>
      </w:r>
      <w:r w:rsidRPr="00081545">
        <w:rPr>
          <w:rFonts w:ascii="Times New Roman Tj" w:hAnsi="Times New Roman Tj" w:cs="Palatino Linotype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/>
        </w:rPr>
        <w:t>ва</w:t>
      </w:r>
      <w:r w:rsidRPr="00081545">
        <w:rPr>
          <w:rFonts w:ascii="Times New Roman Tj" w:hAnsi="Times New Roman Tj" w:cs="Palatino Linotype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/>
        </w:rPr>
        <w:t>сохтани</w:t>
      </w:r>
      <w:r w:rsidRPr="00081545">
        <w:rPr>
          <w:rFonts w:ascii="Times New Roman Tj" w:hAnsi="Times New Roman Tj" w:cs="Palatino Linotype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/>
        </w:rPr>
        <w:t>пойго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>и</w:t>
      </w:r>
      <w:r w:rsidRPr="00081545">
        <w:rPr>
          <w:rFonts w:ascii="Times New Roman Tj" w:hAnsi="Times New Roman Tj" w:cs="Palatino Linotype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/>
        </w:rPr>
        <w:t>дода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>о</w:t>
      </w:r>
      <w:r w:rsidRPr="00081545">
        <w:rPr>
          <w:rFonts w:ascii="Times New Roman Tj" w:hAnsi="Times New Roman Tj" w:cs="Palatino Linotype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/>
        </w:rPr>
        <w:t>мав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Palatino Linotype"/>
          <w:bCs/>
          <w:color w:val="000000"/>
        </w:rPr>
        <w:t>уд</w:t>
      </w:r>
      <w:r w:rsidRPr="00081545">
        <w:rPr>
          <w:rFonts w:ascii="Times New Roman Tj" w:hAnsi="Times New Roman Tj" w:cs="Palatino Linotype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/>
        </w:rPr>
        <w:t>аст</w:t>
      </w:r>
      <w:r w:rsidRPr="00081545">
        <w:rPr>
          <w:rFonts w:ascii="Times New Roman Tj" w:hAnsi="Times New Roman Tj" w:cs="Palatino Linotype"/>
          <w:bCs/>
          <w:color w:val="000000"/>
          <w:lang w:val="en-US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4;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2;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5;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6;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10;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@12.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Кадом амалиётро 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ангоми кори компютер и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ро намудан мумкин нест?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Гузоштани дискет ба дискдон ва гирифтани он;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Формат кардани диски системав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Бо пахши тугмаи ReSeT аз нав бакордарории компютер;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Бо пахши тугма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</w:t>
      </w:r>
      <w:r w:rsidRPr="000955C6">
        <w:rPr>
          <w:rFonts w:ascii="Times New Roman Tj" w:hAnsi="Times New Roman Tj" w:cs="Times New Roman Tj"/>
          <w:color w:val="000000"/>
          <w:lang w:val="en-US"/>
        </w:rPr>
        <w:t>CTRL</w:t>
      </w:r>
      <w:r w:rsidRPr="000955C6">
        <w:rPr>
          <w:rFonts w:ascii="Times New Roman Tj" w:hAnsi="Times New Roman Tj" w:cs="Times New Roman Tj"/>
          <w:color w:val="000000"/>
        </w:rPr>
        <w:t>-</w:t>
      </w:r>
      <w:r w:rsidRPr="000955C6">
        <w:rPr>
          <w:rFonts w:ascii="Times New Roman Tj" w:hAnsi="Times New Roman Tj" w:cs="Times New Roman Tj"/>
          <w:color w:val="000000"/>
          <w:lang w:val="en-US"/>
        </w:rPr>
        <w:t>ALT</w:t>
      </w:r>
      <w:r w:rsidRPr="000955C6">
        <w:rPr>
          <w:rFonts w:ascii="Times New Roman Tj" w:hAnsi="Times New Roman Tj" w:cs="Times New Roman Tj"/>
          <w:color w:val="000000"/>
        </w:rPr>
        <w:t>-</w:t>
      </w:r>
      <w:r w:rsidRPr="000955C6">
        <w:rPr>
          <w:rFonts w:ascii="Times New Roman Tj" w:hAnsi="Times New Roman Tj" w:cs="Times New Roman Tj"/>
          <w:color w:val="000000"/>
          <w:lang w:val="en-US"/>
        </w:rPr>
        <w:t>Del</w:t>
      </w:r>
      <w:r w:rsidRPr="000955C6">
        <w:rPr>
          <w:rFonts w:ascii="Times New Roman Tj" w:hAnsi="Times New Roman Tj" w:cs="Times New Roman Tj"/>
          <w:color w:val="000000"/>
        </w:rPr>
        <w:t xml:space="preserve"> аз нав бакордарории компютер;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Бо пахши тугмаи </w:t>
      </w:r>
      <w:r w:rsidRPr="000955C6">
        <w:rPr>
          <w:rFonts w:ascii="Times New Roman Tj" w:hAnsi="Times New Roman Tj" w:cs="Times New Roman Tj"/>
          <w:color w:val="000000"/>
          <w:lang w:val="en-US"/>
        </w:rPr>
        <w:t>Power</w:t>
      </w:r>
      <w:r w:rsidRPr="000955C6">
        <w:rPr>
          <w:rFonts w:ascii="Times New Roman Tj" w:hAnsi="Times New Roman Tj" w:cs="Times New Roman Tj"/>
          <w:color w:val="000000"/>
        </w:rPr>
        <w:t xml:space="preserve"> аз нав бакордарории компютер;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@13.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Palatino Linotype"/>
          <w:bCs/>
          <w:color w:val="000000"/>
        </w:rPr>
        <w:t>Мар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>ала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>ои асосии та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>ия ва сохтани пойго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>и дода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>о кадом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>оянд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Шакл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экрани;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Шакл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экрани, дархост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о,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исобот,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ифзи 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ифзи 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Гузориши масъала, Балои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агирии 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о, Сохтани 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дар СИПД, Идоракунии 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дар СИПД;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Дархост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о,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исобот;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@14.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Хосияти умумии мошинаи Бебби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, компютер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замонав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ва тафаккури инсон аз </w:t>
      </w:r>
      <w:r w:rsidRPr="000955C6">
        <w:rPr>
          <w:rFonts w:ascii="Cambria" w:hAnsi="Cambria" w:cs="Cambria"/>
          <w:bCs/>
          <w:color w:val="000000"/>
        </w:rPr>
        <w:t>қ</w:t>
      </w:r>
      <w:r w:rsidRPr="000955C6">
        <w:rPr>
          <w:rFonts w:ascii="Times New Roman Tj" w:hAnsi="Times New Roman Tj" w:cs="Times New Roman Tj"/>
          <w:bCs/>
          <w:color w:val="000000"/>
        </w:rPr>
        <w:t>обилияти коркарди…;он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 иборат 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информатсияи график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информатсияи матнии;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информатсияи садоии;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информатсияи ададии;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информатсияи расмии;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@15.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Пойго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и дода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 чист?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Амсилаи иттилотиест, ки гуру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 обьект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оро аз руи хосият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якхелаашон мутта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 месозад;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Хосият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оро мутта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 месозад;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Гуру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 обьект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оро мутта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 месозад;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Майдон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мутта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 месозад 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Параметр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обьекти во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еи;</w:t>
      </w:r>
    </w:p>
    <w:p w:rsidR="0083227B" w:rsidRPr="000955C6" w:rsidRDefault="0083227B" w:rsidP="000955C6">
      <w:pPr>
        <w:tabs>
          <w:tab w:val="left" w:pos="4339"/>
        </w:tabs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@16.</w:t>
      </w:r>
      <w:r w:rsidRPr="000955C6">
        <w:rPr>
          <w:rFonts w:ascii="Times New Roman Tj" w:hAnsi="Times New Roman Tj" w:cs="Times New Roman Tj"/>
          <w:bCs/>
          <w:color w:val="000000"/>
        </w:rPr>
        <w:tab/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Тугма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идории ре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аи инъикоси намоиш </w:t>
      </w:r>
      <w:r w:rsidRPr="000955C6">
        <w:rPr>
          <w:rFonts w:ascii="Times New Roman Tj" w:hAnsi="Times New Roman Tj" w:cs="Times New Roman Tj"/>
          <w:bCs/>
          <w:color w:val="000000"/>
          <w:lang w:val="tt-RU"/>
        </w:rPr>
        <w:t>дар MS PowerPoint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Ре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маъмул, ре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ба навъ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удокунии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о, ре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хониш, ре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намоиши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Ре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нав, ре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ку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на, ре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му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арари, ре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Ре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аи 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 w:cs="Times New Roman Tj"/>
          <w:color w:val="000000"/>
        </w:rPr>
        <w:t>ункуни, ре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васеъкуни,;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Ре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пушидан, ре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муккарари;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Ре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стандарт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t-RU"/>
        </w:rPr>
        <w:t>Номгуи дурусти обект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интихоб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намоед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адвал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дархост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ва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макрос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$B) Дархост ва макрос;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$C)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адвал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дархост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шакл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исобот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са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ифа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макрос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ва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модул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адвал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дархост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шакл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исобот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ва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са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ифа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$E)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адвал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дархо</w:t>
      </w:r>
      <w:r w:rsidRPr="000955C6">
        <w:rPr>
          <w:rFonts w:ascii="Times New Roman Tj" w:hAnsi="Times New Roman Tj"/>
          <w:color w:val="000000"/>
          <w:lang w:val="tt-RU"/>
        </w:rPr>
        <w:t xml:space="preserve">ст, шакл,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исобот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са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ифа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ва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макрос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Типи обекти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/>
          <w:color w:val="000000"/>
          <w:lang w:val="tt-RU"/>
        </w:rPr>
        <w:t xml:space="preserve">OLE </w:t>
      </w:r>
      <w:r w:rsidRPr="000955C6">
        <w:rPr>
          <w:rFonts w:ascii="Times New Roman Tj" w:hAnsi="Times New Roman Tj"/>
          <w:color w:val="000000"/>
          <w:lang w:val="tg-Cyrl-TJ"/>
        </w:rPr>
        <w:t>барои .. хизмат мекунад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Дохилкунии обект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аз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дигар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барнома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амчун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монанди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расм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сурат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эълон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файли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овози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таблитса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ва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у</w:t>
      </w:r>
      <w:r w:rsidRPr="000955C6">
        <w:rPr>
          <w:rFonts w:ascii="Cambria" w:hAnsi="Cambria" w:cs="Cambria"/>
          <w:color w:val="000000"/>
          <w:lang w:val="tt-RU"/>
        </w:rPr>
        <w:t>ҷҷ</w:t>
      </w:r>
      <w:r w:rsidRPr="000955C6">
        <w:rPr>
          <w:rFonts w:ascii="Times New Roman Tj" w:hAnsi="Times New Roman Tj" w:cs="Times New Roman Tj"/>
          <w:color w:val="000000"/>
          <w:lang w:val="tt-RU"/>
        </w:rPr>
        <w:t>ат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электронии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$B) Гузоштани расм;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$C) Гузоштани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у</w:t>
      </w:r>
      <w:r w:rsidRPr="000955C6">
        <w:rPr>
          <w:rFonts w:ascii="Cambria" w:hAnsi="Cambria" w:cs="Cambria"/>
          <w:color w:val="000000"/>
          <w:lang w:val="tt-RU"/>
        </w:rPr>
        <w:t>ҷҷ</w:t>
      </w:r>
      <w:r w:rsidRPr="000955C6">
        <w:rPr>
          <w:rFonts w:ascii="Times New Roman Tj" w:hAnsi="Times New Roman Tj" w:cs="Times New Roman Tj"/>
          <w:color w:val="000000"/>
          <w:lang w:val="tt-RU"/>
        </w:rPr>
        <w:t>ат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эл</w:t>
      </w:r>
      <w:r w:rsidRPr="000955C6">
        <w:rPr>
          <w:rFonts w:ascii="Times New Roman Tj" w:hAnsi="Times New Roman Tj"/>
          <w:color w:val="000000"/>
          <w:lang w:val="tt-RU"/>
        </w:rPr>
        <w:t>ектронии;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Рамз;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Аз як сатр ба сатри дигар гузоштан;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tt-RU"/>
        </w:rPr>
      </w:pPr>
      <w:r w:rsidRPr="000955C6">
        <w:rPr>
          <w:rFonts w:ascii="Times New Roman Tj" w:hAnsi="Times New Roman Tj" w:cs="Times New Roman Tj"/>
          <w:bCs/>
          <w:color w:val="000000"/>
          <w:lang w:val="tt-RU"/>
        </w:rPr>
        <w:t>@19.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tt-RU"/>
        </w:rPr>
      </w:pPr>
      <w:r w:rsidRPr="000955C6">
        <w:rPr>
          <w:rFonts w:ascii="Times New Roman Tj" w:hAnsi="Times New Roman Tj" w:cs="Times New Roman Tj"/>
          <w:bCs/>
          <w:color w:val="000000"/>
          <w:lang w:val="tt-RU"/>
        </w:rPr>
        <w:t>Чанд ре</w:t>
      </w:r>
      <w:r w:rsidRPr="000955C6">
        <w:rPr>
          <w:rFonts w:ascii="Cambria" w:hAnsi="Cambria" w:cs="Cambria"/>
          <w:bCs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bCs/>
          <w:color w:val="000000"/>
          <w:lang w:val="tt-RU"/>
        </w:rPr>
        <w:t>аи идории инъикоси намоиш дар MS PowerPoint мав</w:t>
      </w:r>
      <w:r w:rsidRPr="000955C6">
        <w:rPr>
          <w:rFonts w:ascii="Cambria" w:hAnsi="Cambria" w:cs="Cambria"/>
          <w:bCs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bCs/>
          <w:color w:val="000000"/>
          <w:lang w:val="tt-RU"/>
        </w:rPr>
        <w:t>уд 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t-RU"/>
        </w:rPr>
      </w:pPr>
      <w:r w:rsidRPr="000955C6">
        <w:rPr>
          <w:rFonts w:ascii="Times New Roman Tj" w:hAnsi="Times New Roman Tj" w:cs="Times New Roman Tj"/>
          <w:color w:val="000000"/>
          <w:lang w:val="tt-RU"/>
        </w:rPr>
        <w:t>$A) 6;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t-RU"/>
        </w:rPr>
      </w:pPr>
      <w:r w:rsidRPr="000955C6">
        <w:rPr>
          <w:rFonts w:ascii="Times New Roman Tj" w:hAnsi="Times New Roman Tj" w:cs="Times New Roman Tj"/>
          <w:color w:val="000000"/>
          <w:lang w:val="tt-RU"/>
        </w:rPr>
        <w:t>$B) 5;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t-RU"/>
        </w:rPr>
      </w:pPr>
      <w:r w:rsidRPr="000955C6">
        <w:rPr>
          <w:rFonts w:ascii="Times New Roman Tj" w:hAnsi="Times New Roman Tj" w:cs="Times New Roman Tj"/>
          <w:color w:val="000000"/>
          <w:lang w:val="tt-RU"/>
        </w:rPr>
        <w:t>$C) 4;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t-RU"/>
        </w:rPr>
      </w:pPr>
      <w:r w:rsidRPr="000955C6">
        <w:rPr>
          <w:rFonts w:ascii="Times New Roman Tj" w:hAnsi="Times New Roman Tj" w:cs="Times New Roman Tj"/>
          <w:color w:val="000000"/>
          <w:lang w:val="tt-RU"/>
        </w:rPr>
        <w:t>$D) 2;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t-RU"/>
        </w:rPr>
      </w:pPr>
      <w:r w:rsidRPr="000955C6">
        <w:rPr>
          <w:rFonts w:ascii="Times New Roman Tj" w:hAnsi="Times New Roman Tj" w:cs="Times New Roman Tj"/>
          <w:color w:val="000000"/>
          <w:lang w:val="tt-RU"/>
        </w:rPr>
        <w:t>$E) 1;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@20.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Майдони матни дар худ .. </w:t>
      </w:r>
      <w:r w:rsidRPr="000955C6">
        <w:rPr>
          <w:rFonts w:ascii="Cambria" w:hAnsi="Cambria" w:cs="Cambria"/>
          <w:color w:val="000000"/>
          <w:lang w:val="tt-RU"/>
        </w:rPr>
        <w:t>қ</w:t>
      </w:r>
      <w:r w:rsidRPr="000955C6">
        <w:rPr>
          <w:rFonts w:ascii="Times New Roman Tj" w:hAnsi="Times New Roman Tj" w:cs="Times New Roman Tj"/>
          <w:color w:val="000000"/>
          <w:lang w:val="tt-RU"/>
        </w:rPr>
        <w:t>абул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карда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метавонад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>$A)</w:t>
      </w:r>
      <w:r w:rsidRPr="000955C6">
        <w:rPr>
          <w:rFonts w:ascii="Times New Roman Tj" w:hAnsi="Times New Roman Tj"/>
          <w:color w:val="000000"/>
          <w:lang w:val="tt-RU"/>
        </w:rPr>
        <w:t xml:space="preserve"> Рамз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махсус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$B)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арф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$C) Ра</w:t>
      </w:r>
      <w:r w:rsidRPr="000955C6">
        <w:rPr>
          <w:rFonts w:ascii="Cambria" w:hAnsi="Cambria" w:cs="Cambria"/>
          <w:color w:val="000000"/>
          <w:lang w:val="tt-RU"/>
        </w:rPr>
        <w:t>қ</w:t>
      </w:r>
      <w:r w:rsidRPr="000955C6">
        <w:rPr>
          <w:rFonts w:ascii="Times New Roman Tj" w:hAnsi="Times New Roman Tj" w:cs="Times New Roman Tj"/>
          <w:color w:val="000000"/>
          <w:lang w:val="tt-RU"/>
        </w:rPr>
        <w:t>ам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$D)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арфу</w:t>
      </w:r>
      <w:r w:rsidRPr="000955C6">
        <w:rPr>
          <w:rFonts w:ascii="Times New Roman Tj" w:hAnsi="Times New Roman Tj"/>
          <w:color w:val="000000"/>
          <w:lang w:val="tt-RU"/>
        </w:rPr>
        <w:t xml:space="preserve"> ра</w:t>
      </w:r>
      <w:r w:rsidRPr="000955C6">
        <w:rPr>
          <w:rFonts w:ascii="Cambria" w:hAnsi="Cambria" w:cs="Cambria"/>
          <w:color w:val="000000"/>
          <w:lang w:val="tt-RU"/>
        </w:rPr>
        <w:t>қ</w:t>
      </w:r>
      <w:r w:rsidRPr="000955C6">
        <w:rPr>
          <w:rFonts w:ascii="Times New Roman Tj" w:hAnsi="Times New Roman Tj" w:cs="Times New Roman Tj"/>
          <w:color w:val="000000"/>
          <w:lang w:val="tt-RU"/>
        </w:rPr>
        <w:t>ам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ва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рамз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махсус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арфу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ра</w:t>
      </w:r>
      <w:r w:rsidRPr="000955C6">
        <w:rPr>
          <w:rFonts w:ascii="Cambria" w:hAnsi="Cambria" w:cs="Cambria"/>
          <w:color w:val="000000"/>
          <w:lang w:val="tt-RU"/>
        </w:rPr>
        <w:t>қ</w:t>
      </w:r>
      <w:r w:rsidRPr="000955C6">
        <w:rPr>
          <w:rFonts w:ascii="Times New Roman Tj" w:hAnsi="Times New Roman Tj" w:cs="Times New Roman Tj"/>
          <w:color w:val="000000"/>
          <w:lang w:val="tt-RU"/>
        </w:rPr>
        <w:t>ам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@21.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Андозаи майдон конструктори ба таври автомати .. рамзро мегирад?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10;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$B) 25;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$C) 120;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30;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2</w:t>
      </w:r>
      <w:r w:rsidRPr="000955C6">
        <w:rPr>
          <w:rFonts w:ascii="Times New Roman Tj" w:hAnsi="Times New Roman Tj"/>
          <w:color w:val="000000"/>
        </w:rPr>
        <w:t>5</w:t>
      </w:r>
      <w:r w:rsidRPr="000955C6">
        <w:rPr>
          <w:rFonts w:ascii="Times New Roman Tj" w:hAnsi="Times New Roman Tj"/>
          <w:color w:val="000000"/>
          <w:lang w:val="tt-RU"/>
        </w:rPr>
        <w:t>5;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tt-RU"/>
        </w:rPr>
      </w:pPr>
      <w:r w:rsidRPr="000955C6">
        <w:rPr>
          <w:rFonts w:ascii="Times New Roman Tj" w:hAnsi="Times New Roman Tj" w:cs="Times New Roman Tj"/>
          <w:bCs/>
          <w:color w:val="000000"/>
          <w:lang w:val="tt-RU"/>
        </w:rPr>
        <w:t>@22.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t-RU"/>
        </w:rPr>
        <w:t>Макрос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g-Cyrl-TJ"/>
        </w:rPr>
        <w:t xml:space="preserve"> барои .. хизмат мекунанд?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$A) Пайдарпаии фармон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о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$B) Несткуни;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$C) Таъ</w:t>
      </w:r>
      <w:r w:rsidRPr="000955C6">
        <w:rPr>
          <w:rFonts w:ascii="Cambria" w:hAnsi="Cambria" w:cs="Cambria"/>
          <w:color w:val="000000"/>
          <w:lang w:val="tg-Cyrl-TJ"/>
        </w:rPr>
        <w:t>ғ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ирди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и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$D) Автоматикунонии кор бо базаи маълумот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о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$E) Восита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ои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автоматикунони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@23.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t-RU"/>
        </w:rPr>
        <w:t>Модул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g-Cyrl-TJ"/>
        </w:rPr>
        <w:t xml:space="preserve"> барои ч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хизмат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мекунанд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Модул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яке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аз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восита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tg-Cyrl-TJ"/>
        </w:rPr>
        <w:t>дохилкуни, коркард ва захиракуни мебошад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Модул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яке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аз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восита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tg-Cyrl-TJ"/>
        </w:rPr>
        <w:t>дохилкуни ва захиракуни мебошад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Модул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яке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аз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восита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tg-Cyrl-TJ"/>
        </w:rPr>
        <w:t>дохилкуни мебошад;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lang w:val="tg-Cyrl-TJ"/>
        </w:rPr>
        <w:t>Бо</w:t>
      </w:r>
      <w:r w:rsidRPr="000955C6">
        <w:rPr>
          <w:rFonts w:ascii="Times New Roman Tj" w:hAnsi="Times New Roman Tj"/>
          <w:color w:val="000000"/>
        </w:rPr>
        <w:t xml:space="preserve"> забони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/>
          <w:color w:val="000000"/>
        </w:rPr>
        <w:t>барноманавис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Delphi</w:t>
      </w:r>
      <w:r w:rsidRPr="000955C6">
        <w:rPr>
          <w:rFonts w:ascii="Times New Roman Tj" w:hAnsi="Times New Roman Tj"/>
          <w:color w:val="000000"/>
        </w:rPr>
        <w:t xml:space="preserve"> 7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Модул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восита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забони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берунии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барноманавис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–</w:t>
      </w:r>
      <w:r w:rsidRPr="000955C6">
        <w:rPr>
          <w:rFonts w:ascii="Times New Roman Tj" w:hAnsi="Times New Roman Tj"/>
          <w:color w:val="000000"/>
        </w:rPr>
        <w:t xml:space="preserve"> Visual Basic for Applications тартиб дода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@</w:t>
      </w:r>
      <w:r w:rsidRPr="000955C6">
        <w:rPr>
          <w:rFonts w:ascii="Times New Roman Tj" w:hAnsi="Times New Roman Tj" w:cs="Times New Roman Tj"/>
          <w:bCs/>
          <w:color w:val="000000"/>
        </w:rPr>
        <w:t>24</w:t>
      </w:r>
      <w:r w:rsidRPr="000955C6">
        <w:rPr>
          <w:rFonts w:ascii="Times New Roman Tj" w:hAnsi="Times New Roman Tj" w:cs="Times New Roman Tj"/>
          <w:color w:val="000000"/>
        </w:rPr>
        <w:t>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 w:cs="Palatino Linotype"/>
          <w:color w:val="000000"/>
          <w:lang w:val="tg-Cyrl-TJ"/>
        </w:rPr>
        <w:t xml:space="preserve">Барои сохтани 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Palatino Linotype"/>
          <w:color w:val="000000"/>
          <w:lang w:val="tg-Cyrl-TJ"/>
        </w:rPr>
        <w:t xml:space="preserve">ар як намоиши </w:t>
      </w:r>
      <w:r w:rsidRPr="000955C6">
        <w:rPr>
          <w:rFonts w:ascii="Times New Roman Tj" w:hAnsi="Times New Roman Tj"/>
          <w:color w:val="000000"/>
          <w:lang w:val="tg-Cyrl-TJ"/>
        </w:rPr>
        <w:t>барномаи Power Point амалиёт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ои .. и</w:t>
      </w:r>
      <w:r w:rsidRPr="000955C6">
        <w:rPr>
          <w:rFonts w:ascii="Cambria" w:hAnsi="Cambria" w:cs="Cambria"/>
          <w:color w:val="000000"/>
          <w:lang w:val="tg-Cyrl-TJ"/>
        </w:rPr>
        <w:t>ҷ</w:t>
      </w:r>
      <w:r w:rsidRPr="000955C6">
        <w:rPr>
          <w:rFonts w:ascii="Times New Roman Tj" w:hAnsi="Times New Roman Tj"/>
          <w:color w:val="000000"/>
          <w:lang w:val="tg-Cyrl-TJ"/>
        </w:rPr>
        <w:t>ро мешаванд?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  <w:lang w:val="tg-Cyrl-TJ"/>
        </w:rPr>
      </w:pPr>
      <w:r w:rsidRPr="000955C6">
        <w:rPr>
          <w:rFonts w:ascii="Times New Roman Tj" w:hAnsi="Times New Roman Tj" w:cs="Palatino Linotype"/>
          <w:color w:val="000000"/>
          <w:lang w:val="tg-Cyrl-TJ"/>
        </w:rPr>
        <w:t xml:space="preserve">$A) </w:t>
      </w:r>
      <w:r w:rsidRPr="000955C6">
        <w:rPr>
          <w:rFonts w:ascii="Times New Roman Tj" w:hAnsi="Times New Roman Tj"/>
          <w:color w:val="000000"/>
          <w:lang w:val="tg-Cyrl-TJ"/>
        </w:rPr>
        <w:t>Сохтани намоиш, дохилкуни, та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рири матн ва таъ</w:t>
      </w:r>
      <w:r w:rsidRPr="000955C6">
        <w:rPr>
          <w:rFonts w:ascii="Cambria" w:hAnsi="Cambria" w:cs="Cambria"/>
          <w:color w:val="000000"/>
          <w:lang w:val="tg-Cyrl-TJ"/>
        </w:rPr>
        <w:t>ғ</w:t>
      </w:r>
      <w:r w:rsidRPr="000955C6">
        <w:rPr>
          <w:rFonts w:ascii="Times New Roman Tj" w:hAnsi="Times New Roman Tj"/>
          <w:color w:val="000000"/>
          <w:lang w:val="tg-Cyrl-TJ"/>
        </w:rPr>
        <w:t xml:space="preserve">ири тартиботи 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аракати слайд, на</w:t>
      </w:r>
      <w:r w:rsidRPr="000955C6">
        <w:rPr>
          <w:rFonts w:ascii="Cambria" w:hAnsi="Cambria" w:cs="Cambria"/>
          <w:color w:val="000000"/>
          <w:lang w:val="tg-Cyrl-TJ"/>
        </w:rPr>
        <w:t>қ</w:t>
      </w:r>
      <w:r w:rsidRPr="000955C6">
        <w:rPr>
          <w:rFonts w:ascii="Times New Roman Tj" w:hAnsi="Times New Roman Tj"/>
          <w:color w:val="000000"/>
          <w:lang w:val="tg-Cyrl-TJ"/>
        </w:rPr>
        <w:t>шаи намоиш, та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риркунии намоиш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 xml:space="preserve">ои </w:t>
      </w:r>
      <w:r w:rsidRPr="000955C6">
        <w:rPr>
          <w:rFonts w:ascii="Cambria" w:hAnsi="Cambria" w:cs="Cambria"/>
          <w:color w:val="000000"/>
          <w:lang w:val="tg-Cyrl-TJ"/>
        </w:rPr>
        <w:t>ҷ</w:t>
      </w:r>
      <w:r w:rsidRPr="000955C6">
        <w:rPr>
          <w:rFonts w:ascii="Times New Roman Tj" w:hAnsi="Times New Roman Tj"/>
          <w:color w:val="000000"/>
          <w:lang w:val="tg-Cyrl-TJ"/>
        </w:rPr>
        <w:t xml:space="preserve">удогона, 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амро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 xml:space="preserve">кунии обект ба намоиш ва </w:t>
      </w:r>
      <w:r w:rsidRPr="000955C6">
        <w:rPr>
          <w:rFonts w:ascii="Cambria" w:hAnsi="Cambria" w:cs="Cambria"/>
          <w:color w:val="000000"/>
          <w:lang w:val="tg-Cyrl-TJ"/>
        </w:rPr>
        <w:t>ғ</w:t>
      </w:r>
      <w:r w:rsidRPr="000955C6">
        <w:rPr>
          <w:rFonts w:ascii="Times New Roman Tj" w:hAnsi="Times New Roman Tj"/>
          <w:color w:val="000000"/>
          <w:lang w:val="tg-Cyrl-TJ"/>
        </w:rPr>
        <w:t>айра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</w:t>
      </w:r>
      <w:r w:rsidRPr="000955C6">
        <w:rPr>
          <w:rFonts w:ascii="Times New Roman Tj" w:hAnsi="Times New Roman Tj" w:cs="Palatino Linotype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  <w:lang w:val="tg-Cyrl-TJ"/>
        </w:rPr>
      </w:pPr>
      <w:r w:rsidRPr="000955C6">
        <w:rPr>
          <w:rFonts w:ascii="Times New Roman Tj" w:hAnsi="Times New Roman Tj" w:cs="Palatino Linotype"/>
          <w:color w:val="000000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/>
          <w:lang w:val="tg-Cyrl-TJ"/>
        </w:rPr>
        <w:t>Сохтани намоиш, дохилкуни та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рири матн, та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риркунии намоиш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 xml:space="preserve">ои </w:t>
      </w:r>
      <w:r w:rsidRPr="000955C6">
        <w:rPr>
          <w:rFonts w:ascii="Cambria" w:hAnsi="Cambria" w:cs="Cambria"/>
          <w:color w:val="000000"/>
          <w:lang w:val="tg-Cyrl-TJ"/>
        </w:rPr>
        <w:t>ҷ</w:t>
      </w:r>
      <w:r w:rsidRPr="000955C6">
        <w:rPr>
          <w:rFonts w:ascii="Times New Roman Tj" w:hAnsi="Times New Roman Tj"/>
          <w:color w:val="000000"/>
          <w:lang w:val="tg-Cyrl-TJ"/>
        </w:rPr>
        <w:t>удогона, та</w:t>
      </w:r>
      <w:r w:rsidRPr="000955C6">
        <w:rPr>
          <w:rFonts w:ascii="Cambria" w:hAnsi="Cambria" w:cs="Cambria"/>
          <w:color w:val="000000"/>
          <w:lang w:val="tg-Cyrl-TJ"/>
        </w:rPr>
        <w:t>ғ</w:t>
      </w:r>
      <w:r w:rsidRPr="000955C6">
        <w:rPr>
          <w:rFonts w:ascii="Times New Roman Tj" w:hAnsi="Times New Roman Tj"/>
          <w:color w:val="000000"/>
          <w:lang w:val="tg-Cyrl-TJ"/>
        </w:rPr>
        <w:t xml:space="preserve">ири тартиботи 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аракати слайд ва на</w:t>
      </w:r>
      <w:r w:rsidRPr="000955C6">
        <w:rPr>
          <w:rFonts w:ascii="Cambria" w:hAnsi="Cambria" w:cs="Cambria"/>
          <w:color w:val="000000"/>
          <w:lang w:val="tg-Cyrl-TJ"/>
        </w:rPr>
        <w:t>қ</w:t>
      </w:r>
      <w:r w:rsidRPr="000955C6">
        <w:rPr>
          <w:rFonts w:ascii="Times New Roman Tj" w:hAnsi="Times New Roman Tj"/>
          <w:color w:val="000000"/>
          <w:lang w:val="tg-Cyrl-TJ"/>
        </w:rPr>
        <w:t>шаи намоиш</w:t>
      </w:r>
      <w:r w:rsidRPr="000955C6">
        <w:rPr>
          <w:rFonts w:ascii="Times New Roman Tj" w:hAnsi="Times New Roman Tj" w:cs="Palatino Linotype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  <w:lang w:val="tg-Cyrl-TJ"/>
        </w:rPr>
      </w:pPr>
      <w:r w:rsidRPr="000955C6">
        <w:rPr>
          <w:rFonts w:ascii="Times New Roman Tj" w:hAnsi="Times New Roman Tj" w:cs="Palatino Linotype"/>
          <w:color w:val="000000"/>
          <w:lang w:val="tg-Cyrl-TJ"/>
        </w:rPr>
        <w:t>$C) Сохтани номоиш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Palatino Linotype"/>
          <w:color w:val="000000"/>
          <w:lang w:val="tg-Cyrl-TJ"/>
        </w:rPr>
        <w:t>о дар намуди дил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Palatino Linotype"/>
          <w:color w:val="000000"/>
          <w:lang w:val="tg-Cyrl-TJ"/>
        </w:rPr>
        <w:t>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Palatino Linotype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  <w:lang w:val="tg-Cyrl-TJ"/>
        </w:rPr>
      </w:pPr>
      <w:r w:rsidRPr="000955C6">
        <w:rPr>
          <w:rFonts w:ascii="Times New Roman Tj" w:hAnsi="Times New Roman Tj" w:cs="Palatino Linotype"/>
          <w:color w:val="000000"/>
          <w:lang w:val="tg-Cyrl-TJ"/>
        </w:rPr>
        <w:t xml:space="preserve">$D) 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аракати намоиш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 xml:space="preserve">о дар 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олати одди</w:t>
      </w:r>
      <w:r w:rsidRPr="000955C6">
        <w:rPr>
          <w:rFonts w:ascii="Times New Roman Tj" w:hAnsi="Times New Roman Tj" w:cs="Palatino Linotype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  <w:lang w:val="tg-Cyrl-TJ"/>
        </w:rPr>
      </w:pPr>
      <w:r w:rsidRPr="000955C6">
        <w:rPr>
          <w:rFonts w:ascii="Times New Roman Tj" w:hAnsi="Times New Roman Tj" w:cs="Palatino Linotype"/>
          <w:color w:val="000000"/>
          <w:lang w:val="tg-Cyrl-TJ"/>
        </w:rPr>
        <w:t xml:space="preserve">$E) </w:t>
      </w:r>
      <w:r w:rsidRPr="000955C6">
        <w:rPr>
          <w:rFonts w:ascii="Times New Roman Tj" w:hAnsi="Times New Roman Tj"/>
          <w:color w:val="000000"/>
          <w:lang w:val="tg-Cyrl-TJ"/>
        </w:rPr>
        <w:t>Сохтани намуд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ои барномаи Power point</w:t>
      </w:r>
      <w:r w:rsidRPr="000955C6">
        <w:rPr>
          <w:rFonts w:ascii="Times New Roman Tj" w:hAnsi="Times New Roman Tj" w:cs="Palatino Linotype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tg-Cyrl-TJ"/>
        </w:rPr>
      </w:pPr>
      <w:r w:rsidRPr="000955C6">
        <w:rPr>
          <w:rFonts w:ascii="Times New Roman Tj" w:hAnsi="Times New Roman Tj" w:cs="Times New Roman Tj"/>
          <w:bCs/>
          <w:color w:val="000000"/>
          <w:lang w:val="tg-Cyrl-TJ"/>
        </w:rPr>
        <w:t>@25.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tg-Cyrl-TJ"/>
        </w:rPr>
      </w:pPr>
      <w:r w:rsidRPr="000955C6">
        <w:rPr>
          <w:rFonts w:ascii="Times New Roman Tj" w:hAnsi="Times New Roman Tj" w:cs="Times New Roman Tj"/>
          <w:bCs/>
          <w:color w:val="000000"/>
          <w:lang w:val="tg-Cyrl-TJ"/>
        </w:rPr>
        <w:t>Тугма</w:t>
      </w:r>
      <w:r w:rsidRPr="000955C6">
        <w:rPr>
          <w:rFonts w:ascii="Cambria" w:hAnsi="Cambria" w:cs="Cambria"/>
          <w:bCs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bCs/>
          <w:color w:val="000000"/>
          <w:lang w:val="tg-Cyrl-TJ"/>
        </w:rPr>
        <w:t>ои идории ре</w:t>
      </w:r>
      <w:r w:rsidRPr="000955C6">
        <w:rPr>
          <w:rFonts w:ascii="Cambria" w:hAnsi="Cambria" w:cs="Cambria"/>
          <w:bCs/>
          <w:color w:val="000000"/>
          <w:lang w:val="tg-Cyrl-TJ"/>
        </w:rPr>
        <w:t>ҷ</w:t>
      </w:r>
      <w:r w:rsidRPr="000955C6">
        <w:rPr>
          <w:rFonts w:ascii="Times New Roman Tj" w:hAnsi="Times New Roman Tj" w:cs="Times New Roman Tj"/>
          <w:bCs/>
          <w:color w:val="000000"/>
          <w:lang w:val="tg-Cyrl-TJ"/>
        </w:rPr>
        <w:t xml:space="preserve">аи инъикоси намоиш </w:t>
      </w:r>
      <w:r w:rsidRPr="000955C6">
        <w:rPr>
          <w:rFonts w:ascii="Times New Roman Tj" w:hAnsi="Times New Roman Tj" w:cs="Times New Roman Tj"/>
          <w:bCs/>
          <w:color w:val="000000"/>
          <w:lang w:val="tt-RU"/>
        </w:rPr>
        <w:t>дар MS PowerPoint</w:t>
      </w:r>
      <w:r w:rsidRPr="000955C6">
        <w:rPr>
          <w:rFonts w:ascii="Times New Roman Tj" w:hAnsi="Times New Roman Tj" w:cs="Times New Roman Tj"/>
          <w:bCs/>
          <w:color w:val="000000"/>
          <w:lang w:val="tg-Cyrl-TJ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g-Cyrl-TJ"/>
        </w:rPr>
      </w:pPr>
      <w:r w:rsidRPr="000955C6">
        <w:rPr>
          <w:rFonts w:ascii="Times New Roman Tj" w:hAnsi="Times New Roman Tj" w:cs="Times New Roman Tj"/>
          <w:color w:val="000000"/>
          <w:lang w:val="tg-Cyrl-TJ"/>
        </w:rPr>
        <w:t>$A) обычный, сортировщик слайдов, режим чтения, показ слайдов;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g-Cyrl-TJ"/>
        </w:rPr>
      </w:pPr>
      <w:r w:rsidRPr="000955C6">
        <w:rPr>
          <w:rFonts w:ascii="Times New Roman Tj" w:hAnsi="Times New Roman Tj" w:cs="Times New Roman Tj"/>
          <w:color w:val="000000"/>
          <w:lang w:val="tg-Cyrl-TJ"/>
        </w:rPr>
        <w:t>$B) смена слайд, эффекты анимации;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g-Cyrl-TJ"/>
        </w:rPr>
      </w:pPr>
      <w:r w:rsidRPr="000955C6">
        <w:rPr>
          <w:rFonts w:ascii="Times New Roman Tj" w:hAnsi="Times New Roman Tj" w:cs="Times New Roman Tj"/>
          <w:color w:val="000000"/>
          <w:lang w:val="tg-Cyrl-TJ"/>
        </w:rPr>
        <w:t>$C) свернут, развернут закрыть;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g-Cyrl-TJ"/>
        </w:rPr>
      </w:pPr>
      <w:r w:rsidRPr="000955C6">
        <w:rPr>
          <w:rFonts w:ascii="Times New Roman Tj" w:hAnsi="Times New Roman Tj" w:cs="Times New Roman Tj"/>
          <w:color w:val="000000"/>
          <w:lang w:val="tg-Cyrl-TJ"/>
        </w:rPr>
        <w:t>$D) создать слайд, дублировать слайд;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g-Cyrl-TJ"/>
        </w:rPr>
      </w:pPr>
      <w:r w:rsidRPr="000955C6">
        <w:rPr>
          <w:rFonts w:ascii="Times New Roman Tj" w:hAnsi="Times New Roman Tj" w:cs="Times New Roman Tj"/>
          <w:color w:val="000000"/>
          <w:lang w:val="tg-Cyrl-TJ"/>
        </w:rPr>
        <w:t>$E) начат показ слайд;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@26.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Барномаи хизмати ва стандартии «Блокнот»?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барои азназаргузаронии файлњои сохташуда;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барои азназаргузаронии файлњои сабтшуда;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азназаргузаронии файлњое ки нест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барои азназаргузаронии файлњои рамзбанди карда шуда;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барои азназаргузаронии файлњои матнии типи ТХТ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@27.</w:t>
      </w:r>
    </w:p>
    <w:p w:rsidR="0083227B" w:rsidRPr="000955C6" w:rsidRDefault="0083227B" w:rsidP="000955C6">
      <w:pPr>
        <w:tabs>
          <w:tab w:val="left" w:pos="284"/>
        </w:tabs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Файл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ои дар барномаи PowerPoint сохташударо чи мегуянд?</w:t>
      </w:r>
    </w:p>
    <w:p w:rsidR="0083227B" w:rsidRPr="000955C6" w:rsidRDefault="0083227B" w:rsidP="000955C6">
      <w:pPr>
        <w:tabs>
          <w:tab w:val="left" w:pos="284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о;</w:t>
      </w:r>
    </w:p>
    <w:p w:rsidR="0083227B" w:rsidRPr="000955C6" w:rsidRDefault="0083227B" w:rsidP="000955C6">
      <w:pPr>
        <w:tabs>
          <w:tab w:val="left" w:pos="284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презентация ва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о;</w:t>
      </w:r>
    </w:p>
    <w:p w:rsidR="0083227B" w:rsidRPr="000955C6" w:rsidRDefault="0083227B" w:rsidP="000955C6">
      <w:pPr>
        <w:tabs>
          <w:tab w:val="left" w:pos="284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презентация;</w:t>
      </w:r>
    </w:p>
    <w:p w:rsidR="0083227B" w:rsidRPr="000955C6" w:rsidRDefault="0083227B" w:rsidP="000955C6">
      <w:pPr>
        <w:tabs>
          <w:tab w:val="left" w:pos="284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китоби кори;</w:t>
      </w:r>
    </w:p>
    <w:p w:rsidR="0083227B" w:rsidRPr="000955C6" w:rsidRDefault="0083227B" w:rsidP="000955C6">
      <w:pPr>
        <w:tabs>
          <w:tab w:val="left" w:pos="284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ати матни ва график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@28.</w:t>
      </w:r>
    </w:p>
    <w:p w:rsidR="0083227B" w:rsidRPr="000955C6" w:rsidRDefault="0083227B" w:rsidP="000955C6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0955C6">
        <w:rPr>
          <w:rFonts w:ascii="Times New Roman Tj" w:hAnsi="Times New Roman Tj"/>
          <w:color w:val="000000"/>
          <w:sz w:val="24"/>
          <w:szCs w:val="24"/>
        </w:rPr>
        <w:t>Чанд тугмачаи истифодабари барои аз назаргузаронии слайд</w:t>
      </w:r>
      <w:r w:rsidRPr="000955C6">
        <w:rPr>
          <w:rFonts w:ascii="Cambria" w:hAnsi="Cambria" w:cs="Cambria"/>
          <w:color w:val="000000"/>
          <w:sz w:val="24"/>
          <w:szCs w:val="24"/>
        </w:rPr>
        <w:t>ҳ</w:t>
      </w:r>
      <w:r w:rsidRPr="000955C6">
        <w:rPr>
          <w:rFonts w:ascii="Times New Roman Tj" w:hAnsi="Times New Roman Tj"/>
          <w:color w:val="000000"/>
          <w:sz w:val="24"/>
          <w:szCs w:val="24"/>
        </w:rPr>
        <w:t>о мав</w:t>
      </w:r>
      <w:r w:rsidRPr="000955C6">
        <w:rPr>
          <w:rFonts w:ascii="Cambria" w:hAnsi="Cambria" w:cs="Cambria"/>
          <w:color w:val="000000"/>
          <w:sz w:val="24"/>
          <w:szCs w:val="24"/>
        </w:rPr>
        <w:t>ҷ</w:t>
      </w:r>
      <w:r w:rsidRPr="000955C6">
        <w:rPr>
          <w:rFonts w:ascii="Times New Roman Tj" w:hAnsi="Times New Roman Tj"/>
          <w:color w:val="000000"/>
          <w:sz w:val="24"/>
          <w:szCs w:val="24"/>
        </w:rPr>
        <w:t>уд аст?</w:t>
      </w:r>
    </w:p>
    <w:p w:rsidR="0083227B" w:rsidRPr="000955C6" w:rsidRDefault="0083227B" w:rsidP="000955C6">
      <w:pPr>
        <w:tabs>
          <w:tab w:val="left" w:pos="284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5;</w:t>
      </w:r>
    </w:p>
    <w:p w:rsidR="0083227B" w:rsidRPr="000955C6" w:rsidRDefault="0083227B" w:rsidP="000955C6">
      <w:pPr>
        <w:tabs>
          <w:tab w:val="left" w:pos="284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4;</w:t>
      </w:r>
    </w:p>
    <w:p w:rsidR="0083227B" w:rsidRPr="000955C6" w:rsidRDefault="0083227B" w:rsidP="000955C6">
      <w:pPr>
        <w:tabs>
          <w:tab w:val="left" w:pos="284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7;</w:t>
      </w:r>
    </w:p>
    <w:p w:rsidR="0083227B" w:rsidRPr="000955C6" w:rsidRDefault="0083227B" w:rsidP="000955C6">
      <w:pPr>
        <w:tabs>
          <w:tab w:val="left" w:pos="284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1;</w:t>
      </w:r>
    </w:p>
    <w:p w:rsidR="0083227B" w:rsidRPr="000955C6" w:rsidRDefault="0083227B" w:rsidP="000955C6">
      <w:pPr>
        <w:tabs>
          <w:tab w:val="left" w:pos="284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3;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@29.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Дар сатри сарлав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Palatino Linotype"/>
          <w:color w:val="000000"/>
        </w:rPr>
        <w:t xml:space="preserve">аи барномаи </w:t>
      </w:r>
      <w:r w:rsidRPr="000955C6">
        <w:rPr>
          <w:rFonts w:ascii="Times New Roman Tj" w:hAnsi="Times New Roman Tj" w:cs="Palatino Linotype"/>
          <w:color w:val="000000"/>
          <w:lang w:val="en-US"/>
        </w:rPr>
        <w:t>PowerPoint</w:t>
      </w:r>
      <w:r w:rsidRPr="000955C6">
        <w:rPr>
          <w:rFonts w:ascii="Times New Roman Tj" w:hAnsi="Times New Roman Tj" w:cs="Palatino Linotype"/>
          <w:color w:val="000000"/>
        </w:rPr>
        <w:t xml:space="preserve"> …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Palatino Linotype"/>
          <w:color w:val="000000"/>
        </w:rPr>
        <w:t>ойгир шуда аст?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$A) номи корхона;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$B) номи сабткуни;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</w:t>
      </w:r>
      <w:r w:rsidRPr="000955C6">
        <w:rPr>
          <w:rFonts w:ascii="Times New Roman Tj" w:hAnsi="Times New Roman Tj" w:cs="Palatino Linotype"/>
          <w:color w:val="000000"/>
          <w:lang w:val="en-US"/>
        </w:rPr>
        <w:t>C</w:t>
      </w:r>
      <w:r w:rsidRPr="000955C6">
        <w:rPr>
          <w:rFonts w:ascii="Times New Roman Tj" w:hAnsi="Times New Roman Tj" w:cs="Palatino Linotype"/>
          <w:color w:val="000000"/>
        </w:rPr>
        <w:t>) номи намоиш;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$D) бекоркунии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Palatino Linotype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Palatino Linotype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Palatino Linotype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$E) эемент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Palatino Linotype"/>
          <w:color w:val="000000"/>
        </w:rPr>
        <w:t>ои асоси;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@30.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Менюи асосии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Windows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аз кадом банд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 иборат 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выключит компьютер;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правка, формат, таблитца;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файл, главная, правка;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сервис, сахранит, вид;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выключит компьютер</w:t>
      </w:r>
      <w:r w:rsidRPr="000955C6">
        <w:rPr>
          <w:rFonts w:ascii="Times New Roman Tj" w:hAnsi="Times New Roman Tj"/>
          <w:color w:val="000000"/>
        </w:rPr>
        <w:t>,</w:t>
      </w:r>
      <w:r w:rsidRPr="000955C6">
        <w:rPr>
          <w:rFonts w:ascii="Times New Roman Tj" w:hAnsi="Times New Roman Tj" w:cs="Times New Roman Tj"/>
          <w:color w:val="000000"/>
        </w:rPr>
        <w:t xml:space="preserve"> завершение сеанса, выполнить, справка, найти, настройка, документы, программы;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@31.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Барномаи хизмати ва стандартии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Pad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барои сохтан, њисоббарорињоро њал кардан;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барои сохтан ва тасвири ададњо;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сохтан ва функсияњои содда;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барои сохтан ва ба намоиш додани файлњо;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барои сохтан, тањрир намудан, аз назар гузаронидан ва сабти њуљљатњо дар диск;</w:t>
      </w:r>
    </w:p>
    <w:p w:rsidR="0083227B" w:rsidRPr="000955C6" w:rsidRDefault="0083227B" w:rsidP="000955C6">
      <w:pPr>
        <w:jc w:val="both"/>
        <w:rPr>
          <w:rFonts w:ascii="Times New Roman Tj" w:hAnsi="Times New Roman Tj"/>
          <w:bCs/>
          <w:color w:val="000000"/>
        </w:rPr>
      </w:pPr>
      <w:r w:rsidRPr="000955C6">
        <w:rPr>
          <w:rFonts w:ascii="Times New Roman Tj" w:hAnsi="Times New Roman Tj"/>
          <w:bCs/>
          <w:color w:val="000000"/>
        </w:rPr>
        <w:t>@32.</w:t>
      </w:r>
    </w:p>
    <w:p w:rsidR="0083227B" w:rsidRPr="000955C6" w:rsidRDefault="0083227B" w:rsidP="000955C6">
      <w:pPr>
        <w:jc w:val="both"/>
        <w:rPr>
          <w:rFonts w:ascii="Times New Roman Tj" w:hAnsi="Times New Roman Tj"/>
          <w:bCs/>
          <w:color w:val="000000"/>
        </w:rPr>
      </w:pPr>
      <w:r w:rsidRPr="000955C6">
        <w:rPr>
          <w:rFonts w:ascii="Times New Roman Tj" w:hAnsi="Times New Roman Tj"/>
          <w:bCs/>
          <w:color w:val="000000"/>
        </w:rPr>
        <w:t xml:space="preserve">Тайиноти тугмачањои </w:t>
      </w:r>
      <w:r w:rsidRPr="000955C6">
        <w:rPr>
          <w:rFonts w:ascii="Times New Roman Tj" w:hAnsi="Times New Roman Tj"/>
          <w:bCs/>
          <w:color w:val="000000"/>
          <w:lang w:val="en-US"/>
        </w:rPr>
        <w:t>Alt</w:t>
      </w:r>
      <w:r w:rsidRPr="000955C6">
        <w:rPr>
          <w:rFonts w:ascii="Times New Roman Tj" w:hAnsi="Times New Roman Tj"/>
          <w:bCs/>
          <w:color w:val="000000"/>
        </w:rPr>
        <w:t xml:space="preserve">+ </w:t>
      </w:r>
      <w:r w:rsidRPr="000955C6">
        <w:rPr>
          <w:rFonts w:ascii="Times New Roman Tj" w:hAnsi="Times New Roman Tj"/>
          <w:bCs/>
          <w:color w:val="000000"/>
          <w:lang w:val="en-US"/>
        </w:rPr>
        <w:t>F</w:t>
      </w:r>
      <w:r w:rsidRPr="000955C6">
        <w:rPr>
          <w:rFonts w:ascii="Times New Roman Tj" w:hAnsi="Times New Roman Tj"/>
          <w:bCs/>
          <w:color w:val="000000"/>
        </w:rPr>
        <w:t xml:space="preserve">1дар равзанаи </w:t>
      </w:r>
      <w:r w:rsidRPr="000955C6">
        <w:rPr>
          <w:rFonts w:ascii="Times New Roman Tj" w:hAnsi="Times New Roman Tj"/>
          <w:bCs/>
          <w:color w:val="000000"/>
          <w:lang w:val="en-US"/>
        </w:rPr>
        <w:t>Excel</w:t>
      </w:r>
      <w:r w:rsidRPr="000955C6">
        <w:rPr>
          <w:rFonts w:ascii="Times New Roman Tj" w:hAnsi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g-Cyrl-TJ"/>
        </w:rPr>
      </w:pPr>
      <w:r w:rsidRPr="000955C6">
        <w:rPr>
          <w:rFonts w:ascii="Times New Roman Tj" w:hAnsi="Times New Roman Tj" w:cs="Times New Roman Tj"/>
          <w:color w:val="000000"/>
          <w:lang w:val="tg-Cyrl-TJ"/>
        </w:rPr>
        <w:t>$A) даъват намудани функсияњо;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даъват намудани ёрдамчи;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даъват намудани графикњо;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даъват намудани устои диаграммањо;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даъват намудани устои функсияњои стандартї;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@33.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Тайиноти тугмачањои С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trl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+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F</w:t>
      </w:r>
      <w:r w:rsidRPr="000955C6">
        <w:rPr>
          <w:rFonts w:ascii="Times New Roman Tj" w:hAnsi="Times New Roman Tj" w:cs="Times New Roman Tj"/>
          <w:bCs/>
          <w:color w:val="000000"/>
        </w:rPr>
        <w:t>4</w:t>
      </w:r>
      <w:r w:rsidRPr="000955C6">
        <w:rPr>
          <w:rFonts w:ascii="Times New Roman Tj" w:hAnsi="Times New Roman Tj" w:cs="Times New Roman Tj"/>
          <w:bCs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дар барномаи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Microsoft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Excel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2016?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  <w:lang w:val="tg-Cyrl-TJ"/>
        </w:rPr>
        <w:t>$A) пўшонидани равзанаи фаъол;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даъват намудани ёрдамчи;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даъват намудани графикњо;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даъват намудани устои диаграммањо;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даъват намудани устои функсияњои стандартї;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@34.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Тайиноти тугмачањои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Alt</w:t>
      </w:r>
      <w:r w:rsidRPr="000955C6">
        <w:rPr>
          <w:rFonts w:ascii="Times New Roman Tj" w:hAnsi="Times New Roman Tj" w:cs="Times New Roman Tj"/>
          <w:bCs/>
          <w:color w:val="000000"/>
        </w:rPr>
        <w:t>+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F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2 дар равзанаи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Excel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g-Cyrl-TJ"/>
        </w:rPr>
      </w:pPr>
      <w:r w:rsidRPr="000955C6">
        <w:rPr>
          <w:rFonts w:ascii="Times New Roman Tj" w:hAnsi="Times New Roman Tj" w:cs="Times New Roman Tj"/>
          <w:color w:val="000000"/>
          <w:lang w:val="tg-Cyrl-TJ"/>
        </w:rPr>
        <w:t>$A) даъват намудани функсияњо;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даъват намудани фармони сохранить как;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даъват намудани графикњо;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даъват намудани устои диаграммањо;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даъват намудани устои функсияњои стандартї;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@</w:t>
      </w:r>
      <w:r w:rsidRPr="000955C6">
        <w:rPr>
          <w:rFonts w:ascii="Times New Roman Tj" w:hAnsi="Times New Roman Tj" w:cs="Times New Roman Tj"/>
          <w:bCs/>
          <w:color w:val="000000"/>
        </w:rPr>
        <w:t>35</w:t>
      </w:r>
      <w:r w:rsidRPr="000955C6">
        <w:rPr>
          <w:rFonts w:ascii="Times New Roman Tj" w:hAnsi="Times New Roman Tj" w:cs="Times New Roman Tj"/>
          <w:color w:val="000000"/>
        </w:rPr>
        <w:t>.</w:t>
      </w:r>
    </w:p>
    <w:p w:rsidR="0083227B" w:rsidRPr="000955C6" w:rsidRDefault="0083227B" w:rsidP="000955C6">
      <w:pPr>
        <w:tabs>
          <w:tab w:val="left" w:pos="284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Ном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тугмача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аз назаргузаронии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нишон 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ед?</w:t>
      </w:r>
    </w:p>
    <w:p w:rsidR="0083227B" w:rsidRPr="000955C6" w:rsidRDefault="0083227B" w:rsidP="000955C6">
      <w:pPr>
        <w:tabs>
          <w:tab w:val="left" w:pos="0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режими одди,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оба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огузории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о, намоиши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о, бекоркунии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о;</w:t>
      </w:r>
    </w:p>
    <w:p w:rsidR="0083227B" w:rsidRPr="000955C6" w:rsidRDefault="0083227B" w:rsidP="000955C6">
      <w:pPr>
        <w:tabs>
          <w:tab w:val="left" w:pos="0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оба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огузории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о, режими одди;</w:t>
      </w:r>
    </w:p>
    <w:p w:rsidR="0083227B" w:rsidRPr="000955C6" w:rsidRDefault="0083227B" w:rsidP="000955C6">
      <w:pPr>
        <w:tabs>
          <w:tab w:val="left" w:pos="0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намоиши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о,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оба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огузории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о, бекоркунии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о;</w:t>
      </w:r>
    </w:p>
    <w:p w:rsidR="0083227B" w:rsidRPr="000955C6" w:rsidRDefault="0083227B" w:rsidP="000955C6">
      <w:pPr>
        <w:tabs>
          <w:tab w:val="left" w:pos="0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бекоркунии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о, режими одди, истифодабарии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о;</w:t>
      </w:r>
    </w:p>
    <w:p w:rsidR="0083227B" w:rsidRPr="000955C6" w:rsidRDefault="0083227B" w:rsidP="000955C6">
      <w:pPr>
        <w:tabs>
          <w:tab w:val="left" w:pos="0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олати одди,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оба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огузории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о, намоиши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@36.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Усул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ои 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ифзи иттилоот?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дудияти дастрас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рамзбандии иттилоот, назорати истифодаи сахтафзор, татбир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онунгузор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сиёсати бехатари, ма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муи тадбир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техник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амгузории иттилоот;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сабткунии иттилоот;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истифодаи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зиддивирус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@37.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Тайиноти тугмачањои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Shift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+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F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5 дар равзанаи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Excel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2016?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g-Cyrl-TJ"/>
        </w:rPr>
      </w:pPr>
      <w:r w:rsidRPr="000955C6">
        <w:rPr>
          <w:rFonts w:ascii="Times New Roman Tj" w:hAnsi="Times New Roman Tj" w:cs="Times New Roman Tj"/>
          <w:color w:val="000000"/>
          <w:lang w:val="tg-Cyrl-TJ"/>
        </w:rPr>
        <w:t>$A) фармони функсияњо;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 фармони сохранить как;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фармони выделить;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фармон найти и заменить;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фармони изменить стили;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@38.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Тайиноти тугмачањои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Ctrl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+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F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9 дар равзанаи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Excel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2016?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g-Cyrl-TJ"/>
        </w:rPr>
      </w:pPr>
      <w:r w:rsidRPr="000955C6">
        <w:rPr>
          <w:rFonts w:ascii="Times New Roman Tj" w:hAnsi="Times New Roman Tj" w:cs="Times New Roman Tj"/>
          <w:color w:val="000000"/>
          <w:lang w:val="tg-Cyrl-TJ"/>
        </w:rPr>
        <w:t>$A) ѓ</w:t>
      </w:r>
      <w:r w:rsidRPr="000955C6">
        <w:rPr>
          <w:rFonts w:ascii="Times New Roman Tj" w:hAnsi="Times New Roman Tj" w:cs="Times New Roman Tj"/>
          <w:color w:val="000000"/>
        </w:rPr>
        <w:t>ункунии равзана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фармони сохранить как;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фармони выделить;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фармони найти;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ѓункунии менюњо;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tt-RU"/>
        </w:rPr>
      </w:pPr>
      <w:r w:rsidRPr="000955C6">
        <w:rPr>
          <w:rFonts w:ascii="Times New Roman Tj" w:hAnsi="Times New Roman Tj" w:cs="Times New Roman Tj"/>
          <w:bCs/>
          <w:color w:val="000000"/>
          <w:lang w:val="tt-RU"/>
        </w:rPr>
        <w:t>@39.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 Пасванди барномаи Publisher-ро нишон дињед?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exe;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pub;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pud;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txt;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doc;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en-US"/>
        </w:rPr>
      </w:pPr>
      <w:r w:rsidRPr="000955C6">
        <w:rPr>
          <w:rFonts w:ascii="Times New Roman Tj" w:hAnsi="Times New Roman Tj" w:cs="Times New Roman Tj"/>
          <w:bCs/>
          <w:color w:val="000000"/>
          <w:lang w:val="en-US"/>
        </w:rPr>
        <w:t>@40.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en-US"/>
        </w:rPr>
      </w:pPr>
      <w:r w:rsidRPr="000955C6">
        <w:rPr>
          <w:rFonts w:ascii="Times New Roman Tj" w:hAnsi="Times New Roman Tj" w:cs="Times New Roman Tj"/>
          <w:bCs/>
          <w:color w:val="000000"/>
        </w:rPr>
        <w:t>Чанд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намуди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усул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ифзи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иттилоот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мав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уд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аст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$A) 4;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$B) 5;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$C) 6;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$D) 7;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$E) 8;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en-US"/>
        </w:rPr>
      </w:pPr>
      <w:r w:rsidRPr="000955C6">
        <w:rPr>
          <w:rFonts w:ascii="Times New Roman Tj" w:hAnsi="Times New Roman Tj" w:cs="Times New Roman Tj"/>
          <w:bCs/>
          <w:color w:val="000000"/>
          <w:lang w:val="en-US"/>
        </w:rPr>
        <w:t>@41.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en-US"/>
        </w:rPr>
      </w:pPr>
      <w:r w:rsidRPr="000955C6">
        <w:rPr>
          <w:rFonts w:ascii="Times New Roman Tj" w:hAnsi="Times New Roman Tj" w:cs="Times New Roman Tj"/>
          <w:bCs/>
          <w:color w:val="000000"/>
        </w:rPr>
        <w:t>Дар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барномаи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MS-Word </w:t>
      </w:r>
      <w:r w:rsidRPr="000955C6">
        <w:rPr>
          <w:rFonts w:ascii="Times New Roman Tj" w:hAnsi="Times New Roman Tj" w:cs="Times New Roman Tj"/>
          <w:bCs/>
          <w:color w:val="000000"/>
        </w:rPr>
        <w:t>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тавр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олати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буфери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мубодиларо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намоён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кардан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мумкин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аст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/>
        </w:rPr>
        <w:t>Вид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– </w:t>
      </w:r>
      <w:r w:rsidRPr="000955C6">
        <w:rPr>
          <w:rFonts w:ascii="Times New Roman Tj" w:hAnsi="Times New Roman Tj" w:cs="Times New Roman Tj"/>
          <w:color w:val="000000"/>
        </w:rPr>
        <w:t>Буфер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обмена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Office;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Вставка - Буфер обмена </w:t>
      </w:r>
      <w:r w:rsidRPr="000955C6">
        <w:rPr>
          <w:rFonts w:ascii="Times New Roman Tj" w:hAnsi="Times New Roman Tj" w:cs="Times New Roman Tj"/>
          <w:color w:val="000000"/>
          <w:lang w:val="en-US"/>
        </w:rPr>
        <w:t>Office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Главная - Буфер обмена </w:t>
      </w:r>
      <w:r w:rsidRPr="000955C6">
        <w:rPr>
          <w:rFonts w:ascii="Times New Roman Tj" w:hAnsi="Times New Roman Tj" w:cs="Times New Roman Tj"/>
          <w:color w:val="000000"/>
          <w:lang w:val="en-US"/>
        </w:rPr>
        <w:t>Office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Макет – Вставить - Буфер обмена </w:t>
      </w:r>
      <w:r w:rsidRPr="000955C6">
        <w:rPr>
          <w:rFonts w:ascii="Times New Roman Tj" w:hAnsi="Times New Roman Tj" w:cs="Times New Roman Tj"/>
          <w:color w:val="000000"/>
          <w:lang w:val="en-US"/>
        </w:rPr>
        <w:t>Office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Правка - Буфер обмена </w:t>
      </w:r>
      <w:r w:rsidRPr="000955C6">
        <w:rPr>
          <w:rFonts w:ascii="Times New Roman Tj" w:hAnsi="Times New Roman Tj" w:cs="Times New Roman Tj"/>
          <w:color w:val="000000"/>
          <w:lang w:val="en-US"/>
        </w:rPr>
        <w:t>Office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@42.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Тугмачаи </w:t>
      </w:r>
      <w:r w:rsidRPr="000955C6">
        <w:rPr>
          <w:rFonts w:ascii="Times New Roman Tj" w:hAnsi="Times New Roman Tj" w:cs="Palatino Linotype"/>
          <w:color w:val="000000"/>
          <w:lang w:val="en-US"/>
        </w:rPr>
        <w:t>F</w:t>
      </w:r>
      <w:r w:rsidRPr="000955C6">
        <w:rPr>
          <w:rFonts w:ascii="Times New Roman Tj" w:hAnsi="Times New Roman Tj" w:cs="Palatino Linotype"/>
          <w:color w:val="000000"/>
        </w:rPr>
        <w:t xml:space="preserve">5 дар барномаи </w:t>
      </w:r>
      <w:r w:rsidRPr="000955C6">
        <w:rPr>
          <w:rFonts w:ascii="Times New Roman Tj" w:hAnsi="Times New Roman Tj" w:cs="Palatino Linotype"/>
          <w:color w:val="000000"/>
          <w:lang w:val="en-US"/>
        </w:rPr>
        <w:t>Power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Palatino Linotype"/>
          <w:color w:val="000000"/>
          <w:lang w:val="en-US"/>
        </w:rPr>
        <w:t>Point</w:t>
      </w:r>
      <w:r w:rsidRPr="000955C6">
        <w:rPr>
          <w:rFonts w:ascii="Times New Roman Tj" w:hAnsi="Times New Roman Tj" w:cs="Palatino Linotype"/>
          <w:color w:val="000000"/>
        </w:rPr>
        <w:t xml:space="preserve"> барои чи хизмат мерасонад?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$A)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Palatino Linotype"/>
          <w:color w:val="000000"/>
        </w:rPr>
        <w:t>оба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Palatino Linotype"/>
          <w:color w:val="000000"/>
        </w:rPr>
        <w:t>огузории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Palatino Linotype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$B) намоиши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Palatino Linotype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</w:t>
      </w:r>
      <w:r w:rsidRPr="000955C6">
        <w:rPr>
          <w:rFonts w:ascii="Times New Roman Tj" w:hAnsi="Times New Roman Tj" w:cs="Palatino Linotype"/>
          <w:color w:val="000000"/>
          <w:lang w:val="en-US"/>
        </w:rPr>
        <w:t>C</w:t>
      </w:r>
      <w:r w:rsidRPr="000955C6">
        <w:rPr>
          <w:rFonts w:ascii="Times New Roman Tj" w:hAnsi="Times New Roman Tj" w:cs="Palatino Linotype"/>
          <w:color w:val="000000"/>
        </w:rPr>
        <w:t>) иловакунии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Palatino Linotype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$D) кушодани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Palatino Linotype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$E) фиристодани слайд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Palatino Linotype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@43.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Дода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>о дар обекти .. сабт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форма;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$B)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/>
          <w:color w:val="000000"/>
          <w:lang w:val="tt-RU"/>
        </w:rPr>
        <w:t>адвал;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  <w:lang w:val="tt-RU"/>
        </w:rPr>
        <w:t>) дархост;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са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>ифа;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дар макрос;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@44.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Барои сохтани презентацияи нав кадом амалро 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Palatino Linotype"/>
          <w:color w:val="000000"/>
        </w:rPr>
        <w:t>ро бояд кард?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$A) ба вара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Palatino Linotype"/>
          <w:color w:val="000000"/>
        </w:rPr>
        <w:t>аи файл дохил шуда тугмачаи закрытро пахш мекунем;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$B) ба вара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Palatino Linotype"/>
          <w:color w:val="000000"/>
        </w:rPr>
        <w:t>аи файл дохил шуда тугмачаи кушоданро интихоб намекнем;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</w:t>
      </w:r>
      <w:r w:rsidRPr="000955C6">
        <w:rPr>
          <w:rFonts w:ascii="Times New Roman Tj" w:hAnsi="Times New Roman Tj" w:cs="Palatino Linotype"/>
          <w:color w:val="000000"/>
          <w:lang w:val="en-US"/>
        </w:rPr>
        <w:t>C</w:t>
      </w:r>
      <w:r w:rsidRPr="000955C6">
        <w:rPr>
          <w:rFonts w:ascii="Times New Roman Tj" w:hAnsi="Times New Roman Tj" w:cs="Palatino Linotype"/>
          <w:color w:val="000000"/>
        </w:rPr>
        <w:t>) ба вара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Palatino Linotype"/>
          <w:color w:val="000000"/>
        </w:rPr>
        <w:t>аи главная дохил шуда тугмачаи «создать слайд»-ро пахш мекунем;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$D) ба вара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Palatino Linotype"/>
          <w:color w:val="000000"/>
        </w:rPr>
        <w:t>аи файл дохил шуда тугмачаи «создать»-ро интихоб мекунем;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$E) ба вара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Palatino Linotype"/>
          <w:color w:val="000000"/>
        </w:rPr>
        <w:t>аи главная дохил шуда тугмачаи «вставить»-ро бекор мекунем;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@45.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/>
          <w:color w:val="000000"/>
          <w:lang w:val="tt-RU"/>
        </w:rPr>
        <w:t>адвалро аз .. нест мекунанд?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пахши тугмаи несткуни;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$B) аз менюи правка-несткуни;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$C) аз менюи файл;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аз панели асбоб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аз панели форматирони;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tt-RU"/>
        </w:rPr>
      </w:pPr>
      <w:r w:rsidRPr="000955C6">
        <w:rPr>
          <w:rFonts w:ascii="Times New Roman Tj" w:hAnsi="Times New Roman Tj" w:cs="Times New Roman Tj"/>
          <w:bCs/>
          <w:color w:val="000000"/>
          <w:lang w:val="tt-RU"/>
        </w:rPr>
        <w:t>@46.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t-RU"/>
        </w:rPr>
        <w:t>Дархост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 xml:space="preserve">о </w:t>
      </w:r>
      <w:r w:rsidRPr="000955C6">
        <w:rPr>
          <w:rFonts w:ascii="Times New Roman Tj" w:hAnsi="Times New Roman Tj"/>
          <w:color w:val="000000"/>
          <w:lang w:val="tg-Cyrl-TJ"/>
        </w:rPr>
        <w:t>барои .. хизмат мекунанд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$A)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/>
          <w:color w:val="000000"/>
          <w:lang w:val="tt-RU"/>
        </w:rPr>
        <w:t>усту</w:t>
      </w:r>
      <w:r w:rsidRPr="000955C6">
        <w:rPr>
          <w:rFonts w:ascii="Cambria" w:hAnsi="Cambria" w:cs="Cambria"/>
          <w:color w:val="000000"/>
          <w:lang w:val="tt-RU"/>
        </w:rPr>
        <w:t>ҷӯ</w:t>
      </w:r>
      <w:r w:rsidRPr="000955C6">
        <w:rPr>
          <w:rFonts w:ascii="Times New Roman Tj" w:hAnsi="Times New Roman Tj"/>
          <w:color w:val="000000"/>
          <w:lang w:val="tt-RU"/>
        </w:rPr>
        <w:t xml:space="preserve"> намудани иттилооти бо шарт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 xml:space="preserve">ои муайян </w:t>
      </w:r>
      <w:r w:rsidRPr="000955C6">
        <w:rPr>
          <w:rFonts w:ascii="Cambria" w:hAnsi="Cambria" w:cs="Cambria"/>
          <w:color w:val="000000"/>
          <w:lang w:val="tt-RU"/>
        </w:rPr>
        <w:t>қ</w:t>
      </w:r>
      <w:r w:rsidRPr="000955C6">
        <w:rPr>
          <w:rFonts w:ascii="Times New Roman Tj" w:hAnsi="Times New Roman Tj"/>
          <w:color w:val="000000"/>
          <w:lang w:val="tt-RU"/>
        </w:rPr>
        <w:t>аноаткунанда пешбин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 шудаанд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$B) и</w:t>
      </w:r>
      <w:r w:rsidRPr="000955C6">
        <w:rPr>
          <w:rFonts w:ascii="Cambria" w:hAnsi="Cambria" w:cs="Cambria"/>
          <w:color w:val="000000"/>
          <w:lang w:val="tg-Cyrl-TJ"/>
        </w:rPr>
        <w:t>ҷ</w:t>
      </w:r>
      <w:r w:rsidRPr="000955C6">
        <w:rPr>
          <w:rFonts w:ascii="Times New Roman Tj" w:hAnsi="Times New Roman Tj"/>
          <w:color w:val="000000"/>
          <w:lang w:val="tg-Cyrl-TJ"/>
        </w:rPr>
        <w:t>рои кор аст;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$C) ниго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дории иттилоот;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$D) ниго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дори, коркард ва захиракунии иттилоот;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$E) коркард ва захиракунии иттилоот;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@47.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Пасван</w:t>
      </w:r>
      <w:r w:rsidRPr="000955C6">
        <w:rPr>
          <w:rFonts w:ascii="Times New Roman Tj" w:hAnsi="Times New Roman Tj"/>
          <w:color w:val="000000"/>
          <w:lang w:val="tg-Cyrl-TJ"/>
        </w:rPr>
        <w:t>д</w:t>
      </w:r>
      <w:r w:rsidRPr="000955C6">
        <w:rPr>
          <w:rFonts w:ascii="Times New Roman Tj" w:hAnsi="Times New Roman Tj"/>
          <w:color w:val="000000"/>
        </w:rPr>
        <w:t xml:space="preserve">и барномаи </w:t>
      </w:r>
      <w:r w:rsidRPr="000955C6">
        <w:rPr>
          <w:rFonts w:ascii="Times New Roman Tj" w:hAnsi="Times New Roman Tj"/>
          <w:color w:val="000000"/>
          <w:lang w:val="en-US"/>
        </w:rPr>
        <w:t>Outlook</w:t>
      </w:r>
      <w:r w:rsidRPr="000955C6">
        <w:rPr>
          <w:rFonts w:ascii="Times New Roman Tj" w:hAnsi="Times New Roman Tj"/>
          <w:color w:val="000000"/>
        </w:rPr>
        <w:t xml:space="preserve"> чи гунна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exe;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doc;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pst;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lang w:val="en-US"/>
        </w:rPr>
        <w:t>txt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  <w:lang w:val="en-US"/>
        </w:rPr>
        <w:t>mp</w:t>
      </w:r>
      <w:r w:rsidRPr="000955C6">
        <w:rPr>
          <w:rFonts w:ascii="Times New Roman Tj" w:hAnsi="Times New Roman Tj"/>
          <w:color w:val="000000"/>
        </w:rPr>
        <w:t>3;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@48.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Сиёсати бехатари чист?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сиёсати бехатар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ма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м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и тадбир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техник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барномав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ва ташкил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буда,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ифзу амнияти иттилоот дар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кампютер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равона карда шудааст;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исоб намудани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амагуна иттилоот;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 доштани барнома дар хотира;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барои пайваст шудан ба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интикол додани иттилоот дар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@49.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Типи майдони OLE </w:t>
      </w:r>
      <w:r w:rsidRPr="000955C6">
        <w:rPr>
          <w:rFonts w:ascii="Times New Roman Tj" w:hAnsi="Times New Roman Tj"/>
          <w:color w:val="000000"/>
          <w:lang w:val="tt-RU"/>
        </w:rPr>
        <w:t>ч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 функсия дорад</w:t>
      </w:r>
      <w:r w:rsidRPr="000955C6">
        <w:rPr>
          <w:rFonts w:ascii="Times New Roman Tj" w:hAnsi="Times New Roman Tj"/>
          <w:color w:val="000000"/>
          <w:lang w:val="tg-Cyrl-TJ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$A) намуди махсуси маълумот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о, ки барои ниго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 xml:space="preserve"> доштани объект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о, масалан, объект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ои мултимедиа пешбин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$B) чунин объект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 бо ро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и ало</w:t>
      </w:r>
      <w:r w:rsidRPr="000955C6">
        <w:rPr>
          <w:rFonts w:ascii="Cambria" w:hAnsi="Cambria" w:cs="Cambria"/>
          <w:color w:val="000000"/>
          <w:lang w:val="tg-Cyrl-TJ"/>
        </w:rPr>
        <w:t>қ</w:t>
      </w:r>
      <w:r w:rsidRPr="000955C6">
        <w:rPr>
          <w:rFonts w:ascii="Times New Roman Tj" w:hAnsi="Times New Roman Tj"/>
          <w:color w:val="000000"/>
          <w:lang w:val="tg-Cyrl-TJ"/>
        </w:rPr>
        <w:t>аманд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 ё насбшав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 ба майдон гузошта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$C) барои ниго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 xml:space="preserve"> доштани объект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 лозиманд;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$D) намуди махсуси маълумот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оро дорад;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$E) бо ро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и насбшав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 ба майдон гузошта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tg-Cyrl-TJ"/>
        </w:rPr>
      </w:pPr>
      <w:r w:rsidRPr="000955C6">
        <w:rPr>
          <w:rFonts w:ascii="Times New Roman Tj" w:hAnsi="Times New Roman Tj" w:cs="Times New Roman Tj"/>
          <w:bCs/>
          <w:color w:val="000000"/>
          <w:lang w:val="tg-Cyrl-TJ"/>
        </w:rPr>
        <w:t>@50.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tg-Cyrl-TJ"/>
        </w:rPr>
      </w:pPr>
      <w:r w:rsidRPr="000955C6">
        <w:rPr>
          <w:rFonts w:ascii="Times New Roman Tj" w:hAnsi="Times New Roman Tj" w:cs="Times New Roman Tj"/>
          <w:bCs/>
          <w:color w:val="000000"/>
          <w:lang w:val="tg-Cyrl-TJ"/>
        </w:rPr>
        <w:t>Тайиноти тугмачањои Shift+F10дар равзанаи Excel 2016?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g-Cyrl-TJ"/>
        </w:rPr>
      </w:pPr>
      <w:r w:rsidRPr="000955C6">
        <w:rPr>
          <w:rFonts w:ascii="Times New Roman Tj" w:hAnsi="Times New Roman Tj" w:cs="Times New Roman Tj"/>
          <w:color w:val="000000"/>
          <w:lang w:val="tg-Cyrl-TJ"/>
        </w:rPr>
        <w:t xml:space="preserve">$A) </w:t>
      </w:r>
      <w:r w:rsidRPr="000955C6">
        <w:rPr>
          <w:rFonts w:ascii="Times New Roman Tj" w:hAnsi="Times New Roman Tj" w:cs="Times New Roman Tj"/>
          <w:color w:val="000000"/>
        </w:rPr>
        <w:t>вазифаи тугмачаи тарафи рости мушро иљро мекунад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вазифаи клавиатураро иљро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тугмаи чапи мушро иљро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вазифаи кофтуков-ро иљро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вазифаи ѓункунии равзанањоро иљро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@51.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Та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риргар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матн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чист?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 ки барои сохтан, 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рир намудан ва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 xml:space="preserve">олаббандии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пешбини шудааст, 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риргар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ном доранд;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ое, ки барои сохтани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пешбини шудааст, 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риргар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ном доранд;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 ки барои 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рир намудани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пешбини шудааст, 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риргар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ном доранд;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ое, ки барои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 xml:space="preserve">олаббандии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пешбини шудааст, 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риргар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ном доранд;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 ки барои сохтан, 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рир намудан ва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пешбини шудааст, 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риргар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ном доранд;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@52.</w:t>
      </w:r>
    </w:p>
    <w:p w:rsidR="0083227B" w:rsidRPr="000955C6" w:rsidRDefault="0083227B" w:rsidP="000955C6">
      <w:pPr>
        <w:jc w:val="both"/>
        <w:rPr>
          <w:rFonts w:ascii="Times New Roman Tj" w:hAnsi="Times New Roman Tj"/>
          <w:bCs/>
          <w:color w:val="000000"/>
        </w:rPr>
      </w:pPr>
      <w:r w:rsidRPr="000955C6">
        <w:rPr>
          <w:rFonts w:ascii="Times New Roman Tj" w:hAnsi="Times New Roman Tj"/>
          <w:bCs/>
          <w:color w:val="000000"/>
        </w:rPr>
        <w:t>Сатр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</w:t>
      </w:r>
      <w:r w:rsidRPr="000955C6">
        <w:rPr>
          <w:rFonts w:ascii="Times New Roman Tj" w:hAnsi="Times New Roman Tj"/>
          <w:bCs/>
          <w:color w:val="000000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менюи</w:t>
      </w:r>
      <w:r w:rsidRPr="000955C6">
        <w:rPr>
          <w:rFonts w:ascii="Times New Roman Tj" w:hAnsi="Times New Roman Tj"/>
          <w:bCs/>
          <w:color w:val="000000"/>
        </w:rPr>
        <w:t xml:space="preserve"> </w:t>
      </w:r>
      <w:r w:rsidRPr="000955C6">
        <w:rPr>
          <w:rFonts w:ascii="Times New Roman Tj" w:hAnsi="Times New Roman Tj"/>
          <w:bCs/>
          <w:color w:val="000000"/>
          <w:lang w:val="en-US"/>
        </w:rPr>
        <w:t>Microsoft</w:t>
      </w:r>
      <w:r w:rsidRPr="000955C6">
        <w:rPr>
          <w:rFonts w:ascii="Times New Roman Tj" w:hAnsi="Times New Roman Tj"/>
          <w:bCs/>
          <w:color w:val="000000"/>
        </w:rPr>
        <w:t xml:space="preserve"> </w:t>
      </w:r>
      <w:r w:rsidRPr="000955C6">
        <w:rPr>
          <w:rFonts w:ascii="Times New Roman Tj" w:hAnsi="Times New Roman Tj"/>
          <w:bCs/>
          <w:color w:val="000000"/>
          <w:lang w:val="en-US"/>
        </w:rPr>
        <w:t>Word</w:t>
      </w:r>
      <w:r w:rsidRPr="000955C6">
        <w:rPr>
          <w:rFonts w:ascii="Times New Roman Tj" w:hAnsi="Times New Roman Tj"/>
          <w:bCs/>
          <w:color w:val="000000"/>
        </w:rPr>
        <w:t xml:space="preserve"> 2016 кадом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оянд</w:t>
      </w:r>
      <w:r w:rsidRPr="000955C6">
        <w:rPr>
          <w:rFonts w:ascii="Times New Roman Tj" w:hAnsi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Правка, Вид, Вставка, Формат, Таблитса, Окно, Справка;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Файл, Главная, Вставка, Дизайн, Макет, Сылка, Рассылки, Рецензирование, Вид </w:t>
      </w:r>
      <w:r w:rsidRPr="000955C6">
        <w:rPr>
          <w:rFonts w:ascii="Times New Roman Tj" w:hAnsi="Times New Roman Tj"/>
          <w:color w:val="000000"/>
          <w:lang w:val="en-US"/>
        </w:rPr>
        <w:t>ABBYY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FineReader</w:t>
      </w:r>
      <w:r w:rsidRPr="000955C6">
        <w:rPr>
          <w:rFonts w:ascii="Times New Roman Tj" w:hAnsi="Times New Roman Tj"/>
          <w:color w:val="000000"/>
        </w:rPr>
        <w:t xml:space="preserve"> 12;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Файл, Главная, Вставка, Дизайн, Макет, Сылка, Рассылки, Рецензирование, Вид;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Файл, Правка, Вид, Вставка, Формат, Сервис, Данные, Таблитса, Окно, Справка;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$E)</w:t>
      </w:r>
      <w:r w:rsidRPr="000955C6">
        <w:rPr>
          <w:rFonts w:ascii="Times New Roman Tj" w:hAnsi="Times New Roman Tj"/>
          <w:color w:val="000000"/>
        </w:rPr>
        <w:t xml:space="preserve"> Файл, Главная, Вставк, Сылка, Рассылки, Рецензирование, </w:t>
      </w:r>
      <w:r w:rsidRPr="000955C6">
        <w:rPr>
          <w:rFonts w:ascii="Times New Roman Tj" w:hAnsi="Times New Roman Tj"/>
          <w:color w:val="000000"/>
          <w:lang w:val="en-US"/>
        </w:rPr>
        <w:t>ABBYY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FineReader</w:t>
      </w:r>
      <w:r w:rsidRPr="000955C6">
        <w:rPr>
          <w:rFonts w:ascii="Times New Roman Tj" w:hAnsi="Times New Roman Tj"/>
          <w:color w:val="000000"/>
        </w:rPr>
        <w:t xml:space="preserve"> 12; 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@53.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t-RU"/>
        </w:rPr>
        <w:t>Типи манти</w:t>
      </w:r>
      <w:r w:rsidRPr="000955C6">
        <w:rPr>
          <w:rFonts w:ascii="Cambria" w:hAnsi="Cambria" w:cs="Cambria"/>
          <w:color w:val="000000"/>
          <w:lang w:val="tt-RU"/>
        </w:rPr>
        <w:t>қ</w:t>
      </w:r>
      <w:r w:rsidRPr="000955C6">
        <w:rPr>
          <w:rFonts w:ascii="Times New Roman Tj" w:hAnsi="Times New Roman Tj"/>
          <w:color w:val="000000"/>
          <w:lang w:val="tt-RU"/>
        </w:rPr>
        <w:t xml:space="preserve">и кадом </w:t>
      </w:r>
      <w:r w:rsidRPr="000955C6">
        <w:rPr>
          <w:rFonts w:ascii="Cambria" w:hAnsi="Cambria" w:cs="Cambria"/>
          <w:color w:val="000000"/>
          <w:lang w:val="tt-RU"/>
        </w:rPr>
        <w:t>қ</w:t>
      </w:r>
      <w:r w:rsidRPr="000955C6">
        <w:rPr>
          <w:rFonts w:ascii="Times New Roman Tj" w:hAnsi="Times New Roman Tj"/>
          <w:color w:val="000000"/>
          <w:lang w:val="tt-RU"/>
        </w:rPr>
        <w:t>имат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 xml:space="preserve">оро </w:t>
      </w:r>
      <w:r w:rsidRPr="000955C6">
        <w:rPr>
          <w:rFonts w:ascii="Cambria" w:hAnsi="Cambria" w:cs="Cambria"/>
          <w:color w:val="000000"/>
          <w:lang w:val="tt-RU"/>
        </w:rPr>
        <w:t>қ</w:t>
      </w:r>
      <w:r w:rsidRPr="000955C6">
        <w:rPr>
          <w:rFonts w:ascii="Times New Roman Tj" w:hAnsi="Times New Roman Tj"/>
          <w:color w:val="000000"/>
          <w:lang w:val="tt-RU"/>
        </w:rPr>
        <w:t>абул мекунад?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$A) </w:t>
      </w:r>
      <w:r w:rsidRPr="000955C6">
        <w:rPr>
          <w:rFonts w:ascii="Times New Roman Tj" w:hAnsi="Times New Roman Tj"/>
          <w:color w:val="000000"/>
          <w:lang w:val="tt-RU"/>
        </w:rPr>
        <w:t>дода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>ои пули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/>
          <w:lang w:val="tt-RU"/>
        </w:rPr>
        <w:t>матни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$C)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>а/не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$D) </w:t>
      </w:r>
      <w:r w:rsidRPr="000955C6">
        <w:rPr>
          <w:rFonts w:ascii="Times New Roman Tj" w:hAnsi="Times New Roman Tj"/>
          <w:color w:val="000000"/>
          <w:lang w:val="tt-RU"/>
        </w:rPr>
        <w:t>ра</w:t>
      </w:r>
      <w:r w:rsidRPr="000955C6">
        <w:rPr>
          <w:rFonts w:ascii="Cambria" w:hAnsi="Cambria" w:cs="Cambria"/>
          <w:color w:val="000000"/>
          <w:lang w:val="tt-RU"/>
        </w:rPr>
        <w:t>қ</w:t>
      </w:r>
      <w:r w:rsidRPr="000955C6">
        <w:rPr>
          <w:rFonts w:ascii="Times New Roman Tj" w:hAnsi="Times New Roman Tj"/>
          <w:color w:val="000000"/>
          <w:lang w:val="tt-RU"/>
        </w:rPr>
        <w:t>ами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$E)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>исобкунак;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@54.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t-RU"/>
        </w:rPr>
        <w:t>Майдони калиди кадом хосиятро дорост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>атми ра</w:t>
      </w:r>
      <w:r w:rsidRPr="000955C6">
        <w:rPr>
          <w:rFonts w:ascii="Cambria" w:hAnsi="Cambria" w:cs="Cambria"/>
          <w:color w:val="000000"/>
          <w:lang w:val="tt-RU"/>
        </w:rPr>
        <w:t>қ</w:t>
      </w:r>
      <w:r w:rsidRPr="000955C6">
        <w:rPr>
          <w:rFonts w:ascii="Times New Roman Tj" w:hAnsi="Times New Roman Tj"/>
          <w:color w:val="000000"/>
          <w:lang w:val="tt-RU"/>
        </w:rPr>
        <w:t>ами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>исобкуни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lang w:val="tg-Cyrl-TJ"/>
        </w:rPr>
        <w:t>манти</w:t>
      </w:r>
      <w:r w:rsidRPr="000955C6">
        <w:rPr>
          <w:rFonts w:ascii="Cambria" w:hAnsi="Cambria" w:cs="Cambria"/>
          <w:color w:val="000000"/>
          <w:lang w:val="tg-Cyrl-TJ"/>
        </w:rPr>
        <w:t>қ</w:t>
      </w:r>
      <w:r w:rsidRPr="000955C6">
        <w:rPr>
          <w:rFonts w:ascii="Times New Roman Tj" w:hAnsi="Times New Roman Tj"/>
          <w:color w:val="000000"/>
          <w:lang w:val="tg-Cyrl-TJ"/>
        </w:rPr>
        <w:t>и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lang w:val="tt-RU"/>
        </w:rPr>
        <w:t>ягонаги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  <w:lang w:val="tt-RU"/>
        </w:rPr>
        <w:t>беохири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@55.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Барнома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компютер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бо ёрии … сохта мешаванд?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забон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барномарез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бо як забон;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бо кампютер;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бо </w:t>
      </w:r>
      <w:r w:rsidRPr="000955C6">
        <w:rPr>
          <w:rFonts w:ascii="Times New Roman Tj" w:hAnsi="Times New Roman Tj" w:cs="Times New Roman Tj"/>
          <w:color w:val="000000"/>
          <w:lang w:val="en-US"/>
        </w:rPr>
        <w:t>word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бо </w:t>
      </w:r>
      <w:r w:rsidRPr="000955C6">
        <w:rPr>
          <w:rFonts w:ascii="Times New Roman Tj" w:hAnsi="Times New Roman Tj" w:cs="Times New Roman Tj"/>
          <w:color w:val="000000"/>
          <w:lang w:val="en-US"/>
        </w:rPr>
        <w:t>windows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@56.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Фармони «Таблица» дар кадом меню 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ойгир шудааст?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Дизайн;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Файл;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Вставка;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Вид;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Рецензирование;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@57.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Фармони «Границы и страниц» дар кадом меню 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ойгир шудааст?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Главная;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Рассылки;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Вставка;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Вид;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Дизайн;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@58.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Обект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 xml:space="preserve">ои Access дар .. равзана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/>
          <w:color w:val="000000"/>
          <w:lang w:val="tt-RU"/>
        </w:rPr>
        <w:t>оигир шудаанд?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дар тарафи рости;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$B) дар тарафи чапи;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$C) дар </w:t>
      </w:r>
      <w:r w:rsidRPr="000955C6">
        <w:rPr>
          <w:rFonts w:ascii="Cambria" w:hAnsi="Cambria" w:cs="Cambria"/>
          <w:color w:val="000000"/>
          <w:lang w:val="tt-RU"/>
        </w:rPr>
        <w:t>қ</w:t>
      </w:r>
      <w:r w:rsidRPr="000955C6">
        <w:rPr>
          <w:rFonts w:ascii="Times New Roman Tj" w:hAnsi="Times New Roman Tj"/>
          <w:color w:val="000000"/>
          <w:lang w:val="tt-RU"/>
        </w:rPr>
        <w:t>исми болои;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$D) дар </w:t>
      </w:r>
      <w:r w:rsidRPr="000955C6">
        <w:rPr>
          <w:rFonts w:ascii="Cambria" w:hAnsi="Cambria" w:cs="Cambria"/>
          <w:color w:val="000000"/>
          <w:lang w:val="tt-RU"/>
        </w:rPr>
        <w:t>қ</w:t>
      </w:r>
      <w:r w:rsidRPr="000955C6">
        <w:rPr>
          <w:rFonts w:ascii="Times New Roman Tj" w:hAnsi="Times New Roman Tj"/>
          <w:color w:val="000000"/>
          <w:lang w:val="tt-RU"/>
        </w:rPr>
        <w:t>исми поёни;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$E) дар </w:t>
      </w:r>
      <w:r w:rsidRPr="000955C6">
        <w:rPr>
          <w:rFonts w:ascii="Cambria" w:hAnsi="Cambria" w:cs="Cambria"/>
          <w:color w:val="000000"/>
          <w:lang w:val="tt-RU"/>
        </w:rPr>
        <w:t>қ</w:t>
      </w:r>
      <w:r w:rsidRPr="000955C6">
        <w:rPr>
          <w:rFonts w:ascii="Times New Roman Tj" w:hAnsi="Times New Roman Tj"/>
          <w:color w:val="000000"/>
          <w:lang w:val="tt-RU"/>
        </w:rPr>
        <w:t>исми поёни ва болои;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tt-RU"/>
        </w:rPr>
      </w:pPr>
      <w:r w:rsidRPr="000955C6">
        <w:rPr>
          <w:rFonts w:ascii="Times New Roman Tj" w:hAnsi="Times New Roman Tj" w:cs="Times New Roman Tj"/>
          <w:bCs/>
          <w:color w:val="000000"/>
          <w:lang w:val="tt-RU"/>
        </w:rPr>
        <w:t>@59.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tg-Cyrl-TJ"/>
        </w:rPr>
      </w:pPr>
      <w:r w:rsidRPr="000955C6">
        <w:rPr>
          <w:rFonts w:ascii="Times New Roman Tj" w:hAnsi="Times New Roman Tj" w:cs="Times New Roman Tj"/>
          <w:bCs/>
          <w:color w:val="000000"/>
          <w:lang w:val="tg-Cyrl-TJ"/>
        </w:rPr>
        <w:t xml:space="preserve">Тайиноти тугмачањои </w:t>
      </w:r>
      <w:r w:rsidRPr="000955C6">
        <w:rPr>
          <w:rFonts w:ascii="Times New Roman Tj" w:hAnsi="Times New Roman Tj" w:cs="Times New Roman Tj"/>
          <w:bCs/>
          <w:color w:val="000000"/>
          <w:lang w:val="tt-RU"/>
        </w:rPr>
        <w:t>Ctrl+</w:t>
      </w:r>
      <w:r w:rsidRPr="000955C6">
        <w:rPr>
          <w:rFonts w:ascii="Times New Roman Tj" w:hAnsi="Times New Roman Tj" w:cs="Times New Roman Tj"/>
          <w:bCs/>
          <w:color w:val="000000"/>
          <w:lang w:val="tg-Cyrl-TJ"/>
        </w:rPr>
        <w:t>Shift +F12 дар равзанаи Excel</w:t>
      </w:r>
      <w:r w:rsidRPr="000955C6">
        <w:rPr>
          <w:rFonts w:ascii="Times New Roman Tj" w:hAnsi="Times New Roman Tj" w:cs="Times New Roman Tj"/>
          <w:bCs/>
          <w:color w:val="000000"/>
          <w:lang w:val="tt-RU"/>
        </w:rPr>
        <w:t xml:space="preserve"> 2016</w:t>
      </w:r>
      <w:r w:rsidRPr="000955C6">
        <w:rPr>
          <w:rFonts w:ascii="Times New Roman Tj" w:hAnsi="Times New Roman Tj" w:cs="Times New Roman Tj"/>
          <w:bCs/>
          <w:color w:val="000000"/>
          <w:lang w:val="tg-Cyrl-TJ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g-Cyrl-TJ"/>
        </w:rPr>
      </w:pPr>
      <w:r w:rsidRPr="000955C6">
        <w:rPr>
          <w:rFonts w:ascii="Times New Roman Tj" w:hAnsi="Times New Roman Tj" w:cs="Times New Roman Tj"/>
          <w:color w:val="000000"/>
          <w:lang w:val="tg-Cyrl-TJ"/>
        </w:rPr>
        <w:t>$A) ба power point равон кардани файл;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g-Cyrl-TJ"/>
        </w:rPr>
      </w:pPr>
      <w:r w:rsidRPr="000955C6">
        <w:rPr>
          <w:rFonts w:ascii="Times New Roman Tj" w:hAnsi="Times New Roman Tj" w:cs="Times New Roman Tj"/>
          <w:color w:val="000000"/>
          <w:lang w:val="tg-Cyrl-TJ"/>
        </w:rPr>
        <w:t>$B) ба чоп равон кардани файл;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 шабакаи интернет равон кардани файл;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 сайт равон кардани файл;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ба панели масъалањо љой додани файл;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@60.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t-RU"/>
        </w:rPr>
        <w:t>Шакл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 xml:space="preserve">о </w:t>
      </w:r>
      <w:r w:rsidRPr="000955C6">
        <w:rPr>
          <w:rFonts w:ascii="Times New Roman Tj" w:hAnsi="Times New Roman Tj"/>
          <w:color w:val="000000"/>
          <w:lang w:val="tg-Cyrl-TJ"/>
        </w:rPr>
        <w:t>барои .. хизмат мекунанд?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$A) коркард ва захиракунии иттилоот хизмат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$B) шакл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 – воситаи дохилнамоии ва инъикос маълумот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$C) ниго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дории иттилоот;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$D) тан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 дохилнамоии маълумот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$E) воситаи интихобнамо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 ва та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лили маълумот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@61.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1973-ро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11110110101;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111010101;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 w:cs="Times New Roman Tj"/>
          <w:bCs/>
          <w:color w:val="000000"/>
        </w:rPr>
      </w:pPr>
      <w:r w:rsidRPr="000955C6">
        <w:rPr>
          <w:rFonts w:ascii="Times New Roman Tj" w:eastAsia="MS Mincho" w:hAnsi="Times New Roman Tj" w:cs="Times New Roman Tj"/>
          <w:bCs/>
          <w:color w:val="000000"/>
        </w:rPr>
        <w:t>@62.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 w:cs="Times New Roman Tj"/>
          <w:bCs/>
          <w:color w:val="000000"/>
        </w:rPr>
      </w:pPr>
      <w:r w:rsidRPr="000955C6">
        <w:rPr>
          <w:rFonts w:ascii="Times New Roman Tj" w:eastAsia="MS Mincho" w:hAnsi="Times New Roman Tj" w:cs="Times New Roman Tj"/>
          <w:bCs/>
          <w:color w:val="000000"/>
        </w:rPr>
        <w:t>Чиро барнома</w:t>
      </w:r>
      <w:r w:rsidRPr="000955C6">
        <w:rPr>
          <w:rFonts w:ascii="Cambria" w:eastAsia="MS Mincho" w:hAnsi="Cambria" w:cs="Cambria"/>
          <w:bCs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bCs/>
          <w:color w:val="000000"/>
        </w:rPr>
        <w:t>ои компютер</w:t>
      </w:r>
      <w:r w:rsidRPr="000955C6">
        <w:rPr>
          <w:rFonts w:ascii="Cambria" w:eastAsia="MS Mincho" w:hAnsi="Cambria" w:cs="Cambria"/>
          <w:bCs/>
          <w:color w:val="000000"/>
        </w:rPr>
        <w:t>ӣ</w:t>
      </w:r>
      <w:r w:rsidRPr="000955C6">
        <w:rPr>
          <w:rFonts w:ascii="Times New Roman Tj" w:eastAsia="MS Mincho" w:hAnsi="Times New Roman Tj" w:cs="Times New Roman Tj"/>
          <w:bCs/>
          <w:color w:val="000000"/>
        </w:rPr>
        <w:t xml:space="preserve"> мег</w:t>
      </w:r>
      <w:r w:rsidRPr="000955C6">
        <w:rPr>
          <w:rFonts w:ascii="Cambria" w:eastAsia="MS Mincho" w:hAnsi="Cambria" w:cs="Cambria"/>
          <w:bCs/>
          <w:color w:val="000000"/>
        </w:rPr>
        <w:t>ӯ</w:t>
      </w:r>
      <w:r w:rsidRPr="000955C6">
        <w:rPr>
          <w:rFonts w:ascii="Times New Roman Tj" w:eastAsia="MS Mincho" w:hAnsi="Times New Roman Tj" w:cs="Times New Roman Tj"/>
          <w:bCs/>
          <w:color w:val="000000"/>
        </w:rPr>
        <w:t>янд?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 w:cs="Times New Roman Tj"/>
          <w:color w:val="000000"/>
        </w:rPr>
      </w:pPr>
      <w:r w:rsidRPr="000955C6">
        <w:rPr>
          <w:rFonts w:ascii="Times New Roman Tj" w:eastAsia="MS Mincho" w:hAnsi="Times New Roman Tj" w:cs="Times New Roman Tj"/>
          <w:color w:val="000000"/>
        </w:rPr>
        <w:t>$A) барои тавассути компютер и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eastAsia="MS Mincho" w:hAnsi="Times New Roman Tj" w:cs="Times New Roman Tj"/>
          <w:color w:val="000000"/>
        </w:rPr>
        <w:t xml:space="preserve">ро намудани алгоритми 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color w:val="000000"/>
        </w:rPr>
        <w:t>алли масъала аввал онро ба шакли махсус овардан лозим аст, ки инро барномаи компютер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eastAsia="MS Mincho" w:hAnsi="Times New Roman Tj" w:cs="Times New Roman Tj"/>
          <w:color w:val="000000"/>
        </w:rPr>
        <w:t xml:space="preserve"> мег</w:t>
      </w:r>
      <w:r w:rsidRPr="000955C6">
        <w:rPr>
          <w:rFonts w:ascii="Cambria" w:eastAsia="MS Mincho" w:hAnsi="Cambria" w:cs="Cambria"/>
          <w:color w:val="000000"/>
        </w:rPr>
        <w:t>ӯ</w:t>
      </w:r>
      <w:r w:rsidRPr="000955C6">
        <w:rPr>
          <w:rFonts w:ascii="Times New Roman Tj" w:eastAsia="MS Mincho" w:hAnsi="Times New Roman Tj" w:cs="Times New Roman Tj"/>
          <w:color w:val="000000"/>
        </w:rPr>
        <w:t>янд;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 w:cs="Times New Roman Tj"/>
          <w:color w:val="000000"/>
        </w:rPr>
      </w:pPr>
      <w:r w:rsidRPr="000955C6">
        <w:rPr>
          <w:rFonts w:ascii="Times New Roman Tj" w:eastAsia="MS Mincho" w:hAnsi="Times New Roman Tj" w:cs="Times New Roman Tj"/>
          <w:color w:val="000000"/>
        </w:rPr>
        <w:t>$B) ма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eastAsia="MS Mincho" w:hAnsi="Times New Roman Tj" w:cs="Times New Roman Tj"/>
          <w:color w:val="000000"/>
        </w:rPr>
        <w:t>м</w:t>
      </w:r>
      <w:r w:rsidRPr="000955C6">
        <w:rPr>
          <w:rFonts w:ascii="Cambria" w:eastAsia="MS Mincho" w:hAnsi="Cambria" w:cs="Cambria"/>
          <w:color w:val="000000"/>
        </w:rPr>
        <w:t>ӯ</w:t>
      </w:r>
      <w:r w:rsidRPr="000955C6">
        <w:rPr>
          <w:rFonts w:ascii="Times New Roman Tj" w:eastAsia="MS Mincho" w:hAnsi="Times New Roman Tj" w:cs="Times New Roman Tj"/>
          <w:color w:val="000000"/>
        </w:rPr>
        <w:t xml:space="preserve">и </w:t>
      </w:r>
      <w:r w:rsidRPr="000955C6">
        <w:rPr>
          <w:rFonts w:ascii="Cambria" w:eastAsia="MS Mincho" w:hAnsi="Cambria" w:cs="Cambria"/>
          <w:color w:val="000000"/>
        </w:rPr>
        <w:t>қ</w:t>
      </w:r>
      <w:r w:rsidRPr="000955C6">
        <w:rPr>
          <w:rFonts w:ascii="Times New Roman Tj" w:eastAsia="MS Mincho" w:hAnsi="Times New Roman Tj" w:cs="Times New Roman Tj"/>
          <w:color w:val="000000"/>
        </w:rPr>
        <w:t>оида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color w:val="000000"/>
        </w:rPr>
        <w:t>ои сохторсозии барнома аст, ки инро барномаи компютер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eastAsia="MS Mincho" w:hAnsi="Times New Roman Tj" w:cs="Times New Roman Tj"/>
          <w:color w:val="000000"/>
        </w:rPr>
        <w:t xml:space="preserve"> мег</w:t>
      </w:r>
      <w:r w:rsidRPr="000955C6">
        <w:rPr>
          <w:rFonts w:ascii="Cambria" w:eastAsia="MS Mincho" w:hAnsi="Cambria" w:cs="Cambria"/>
          <w:color w:val="000000"/>
        </w:rPr>
        <w:t>ӯ</w:t>
      </w:r>
      <w:r w:rsidRPr="000955C6">
        <w:rPr>
          <w:rFonts w:ascii="Times New Roman Tj" w:eastAsia="MS Mincho" w:hAnsi="Times New Roman Tj" w:cs="Times New Roman Tj"/>
          <w:color w:val="000000"/>
        </w:rPr>
        <w:t>янд;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 w:cs="Times New Roman Tj"/>
          <w:color w:val="000000"/>
        </w:rPr>
      </w:pPr>
      <w:r w:rsidRPr="000955C6">
        <w:rPr>
          <w:rFonts w:ascii="Times New Roman Tj" w:eastAsia="MS Mincho" w:hAnsi="Times New Roman Tj" w:cs="Times New Roman Tj"/>
          <w:color w:val="000000"/>
        </w:rPr>
        <w:t>$</w:t>
      </w:r>
      <w:r w:rsidRPr="000955C6">
        <w:rPr>
          <w:rFonts w:ascii="Times New Roman Tj" w:eastAsia="MS Mincho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eastAsia="MS Mincho" w:hAnsi="Times New Roman Tj" w:cs="Times New Roman Tj"/>
          <w:color w:val="000000"/>
        </w:rPr>
        <w:t>) пайдарпайии ботартибонаи фармон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color w:val="000000"/>
        </w:rPr>
        <w:t>о мебошад, ки инро барномаи компютер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eastAsia="MS Mincho" w:hAnsi="Times New Roman Tj" w:cs="Times New Roman Tj"/>
          <w:color w:val="000000"/>
        </w:rPr>
        <w:t xml:space="preserve"> мег</w:t>
      </w:r>
      <w:r w:rsidRPr="000955C6">
        <w:rPr>
          <w:rFonts w:ascii="Cambria" w:eastAsia="MS Mincho" w:hAnsi="Cambria" w:cs="Cambria"/>
          <w:color w:val="000000"/>
        </w:rPr>
        <w:t>ӯ</w:t>
      </w:r>
      <w:r w:rsidRPr="000955C6">
        <w:rPr>
          <w:rFonts w:ascii="Times New Roman Tj" w:eastAsia="MS Mincho" w:hAnsi="Times New Roman Tj" w:cs="Times New Roman Tj"/>
          <w:color w:val="000000"/>
        </w:rPr>
        <w:t>янд;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 w:cs="Times New Roman Tj"/>
          <w:color w:val="000000"/>
        </w:rPr>
      </w:pPr>
      <w:r w:rsidRPr="000955C6">
        <w:rPr>
          <w:rFonts w:ascii="Times New Roman Tj" w:eastAsia="MS Mincho" w:hAnsi="Times New Roman Tj" w:cs="Times New Roman Tj"/>
          <w:color w:val="000000"/>
        </w:rPr>
        <w:t>$D) сохтори барномаи забони мебошад, ки инро барномаи компютер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eastAsia="MS Mincho" w:hAnsi="Times New Roman Tj" w:cs="Times New Roman Tj"/>
          <w:color w:val="000000"/>
        </w:rPr>
        <w:t xml:space="preserve"> мег</w:t>
      </w:r>
      <w:r w:rsidRPr="000955C6">
        <w:rPr>
          <w:rFonts w:ascii="Cambria" w:eastAsia="MS Mincho" w:hAnsi="Cambria" w:cs="Cambria"/>
          <w:color w:val="000000"/>
        </w:rPr>
        <w:t>ӯ</w:t>
      </w:r>
      <w:r w:rsidRPr="000955C6">
        <w:rPr>
          <w:rFonts w:ascii="Times New Roman Tj" w:eastAsia="MS Mincho" w:hAnsi="Times New Roman Tj" w:cs="Times New Roman Tj"/>
          <w:color w:val="000000"/>
        </w:rPr>
        <w:t>янд;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 w:cs="Times New Roman Tj"/>
          <w:color w:val="000000"/>
        </w:rPr>
        <w:t>$E) ма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eastAsia="MS Mincho" w:hAnsi="Times New Roman Tj" w:cs="Times New Roman Tj"/>
          <w:color w:val="000000"/>
        </w:rPr>
        <w:t>м</w:t>
      </w:r>
      <w:r w:rsidRPr="000955C6">
        <w:rPr>
          <w:rFonts w:ascii="Cambria" w:eastAsia="MS Mincho" w:hAnsi="Cambria" w:cs="Cambria"/>
          <w:color w:val="000000"/>
        </w:rPr>
        <w:t>ӯ</w:t>
      </w:r>
      <w:r w:rsidRPr="000955C6">
        <w:rPr>
          <w:rFonts w:ascii="Times New Roman Tj" w:eastAsia="MS Mincho" w:hAnsi="Times New Roman Tj" w:cs="Times New Roman Tj"/>
          <w:color w:val="000000"/>
        </w:rPr>
        <w:t>и забон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color w:val="000000"/>
        </w:rPr>
        <w:t>ои кории додашуда аст, ки инро барнома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color w:val="000000"/>
        </w:rPr>
        <w:t>ои компютер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eastAsia="MS Mincho" w:hAnsi="Times New Roman Tj" w:cs="Times New Roman Tj"/>
          <w:color w:val="000000"/>
        </w:rPr>
        <w:t xml:space="preserve"> мег</w:t>
      </w:r>
      <w:r w:rsidRPr="000955C6">
        <w:rPr>
          <w:rFonts w:ascii="Cambria" w:eastAsia="MS Mincho" w:hAnsi="Cambria" w:cs="Cambria"/>
          <w:color w:val="000000"/>
        </w:rPr>
        <w:t>ӯ</w:t>
      </w:r>
      <w:r w:rsidRPr="000955C6">
        <w:rPr>
          <w:rFonts w:ascii="Times New Roman Tj" w:eastAsia="MS Mincho" w:hAnsi="Times New Roman Tj" w:cs="Times New Roman Tj"/>
          <w:color w:val="000000"/>
        </w:rPr>
        <w:t>янд;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 w:cs="Times New Roman Tj"/>
          <w:bCs/>
          <w:color w:val="000000"/>
        </w:rPr>
      </w:pPr>
      <w:r w:rsidRPr="000955C6">
        <w:rPr>
          <w:rFonts w:ascii="Times New Roman Tj" w:eastAsia="MS Mincho" w:hAnsi="Times New Roman Tj" w:cs="Times New Roman Tj"/>
          <w:bCs/>
          <w:color w:val="000000"/>
        </w:rPr>
        <w:t>@63.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 w:cs="Times New Roman Tj"/>
          <w:bCs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 Њангоми бакор даровардани барномаи </w:t>
      </w:r>
      <w:r w:rsidRPr="000955C6">
        <w:rPr>
          <w:rFonts w:ascii="Times New Roman Tj" w:hAnsi="Times New Roman Tj"/>
          <w:color w:val="000000"/>
          <w:lang w:val="en-US"/>
        </w:rPr>
        <w:t>Publisher</w:t>
      </w:r>
      <w:r w:rsidRPr="000955C6">
        <w:rPr>
          <w:rFonts w:ascii="Times New Roman Tj" w:hAnsi="Times New Roman Tj"/>
          <w:color w:val="000000"/>
        </w:rPr>
        <w:t xml:space="preserve"> чанд намуди шаблон мављуд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26;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30;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20;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6;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 w:cs="Times New Roman Tj"/>
          <w:bCs/>
          <w:color w:val="000000"/>
        </w:rPr>
      </w:pPr>
      <w:r w:rsidRPr="000955C6">
        <w:rPr>
          <w:rFonts w:ascii="Times New Roman Tj" w:eastAsia="MS Mincho" w:hAnsi="Times New Roman Tj" w:cs="Times New Roman Tj"/>
          <w:bCs/>
          <w:color w:val="000000"/>
        </w:rPr>
        <w:t>@64.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Сатри менюњои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Excel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2016 кадомњоянд</w:t>
      </w:r>
      <w:r w:rsidRPr="000955C6">
        <w:rPr>
          <w:rFonts w:ascii="Times New Roman Tj" w:hAnsi="Times New Roman Tj" w:cs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Файл, Главная, Вставка, Разметка страницы, Формулы, Рассылки, Рецензирование, Вид;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Файл, Главная, Вставка, Разметка страницы, Формулы, Данные, Рецензирование, Вид;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Файл, Вставка, Разметка страницы, Данные, Рассылки, Рецензирование, Вид;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Файл, Разметка страницы, Ссылки, Рассылки, Рецензирование, Вид;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Файл, Вставка, Разметка страницы, Ссылки, Рассылки, Рецензирование;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@65.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>исобот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 xml:space="preserve">о </w:t>
      </w:r>
      <w:r w:rsidRPr="000955C6">
        <w:rPr>
          <w:rFonts w:ascii="Times New Roman Tj" w:hAnsi="Times New Roman Tj"/>
          <w:color w:val="000000"/>
          <w:lang w:val="tg-Cyrl-TJ"/>
        </w:rPr>
        <w:t>барои .. хизмат мекунанд?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$A) 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исобот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 бештар ба шакл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 монанд аст;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$B) Тасвир кардан;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$C) Тан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 барои чопи маълумот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 мебошад;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$D) Баровардани чопи маълумот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$E) Тан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 барои коркард;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@66.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Менюи Вид фармони «Масштаб» 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маъно дорад?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Ин фармон равзанаи андозаи масштаби инъикоси рамз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оро дар экран муайян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Ин фармон катакча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адвали сохташударо як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оя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Бо ёрии ин фармон дар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таърихи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з гузоштан мумкин 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Ин фармон курсорро ба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ои интихобшавандаи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 мек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чонад;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Ин фарон матни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одшавандаро аз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 меёбад;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@67.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Менюи Файл фармони «Параметры» 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маъно дорад?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Бо ёрии ин фармон сатри панели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 w:cs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ҷӯ</w:t>
      </w:r>
      <w:r w:rsidRPr="000955C6">
        <w:rPr>
          <w:rFonts w:ascii="Times New Roman Tj" w:hAnsi="Times New Roman Tj" w:cs="Times New Roman Tj"/>
          <w:color w:val="000000"/>
        </w:rPr>
        <w:t>р карда мешавад;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Ин фармон катакча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адвали сохташударо як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оя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Ин фармон катакчаро ба сатру сутун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та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сим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Ин фармон курсорро ба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ои интихобшавандаи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 мек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чонад;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Ин фармон матни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одшавандаро аз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 меёбад;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@68.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Менюи Вставить фармони «Таблица» 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маъно дорад?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Бо ёрии ин фармон сатр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о, сутун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ва катакча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оро аз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удо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Ин фармон катакча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адвали сохташударо як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оя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Ин фармон катакчаро ба сатру сутун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та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сим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Бо ёрии ин фармон дар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 гузоштан мумкин 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Ин фарон матни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одшавандаро аз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 меёбад;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@69.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Сатри менюњои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Power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Point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2016 кадомњоянд</w:t>
      </w:r>
      <w:r w:rsidRPr="000955C6">
        <w:rPr>
          <w:rFonts w:ascii="Times New Roman Tj" w:hAnsi="Times New Roman Tj" w:cs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Файл, Главная, Вставка, Дизайн, Переходы, Анимация, Слайд-шоу, Рецензирование, Вид;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Главная, Вставка, Разметка страницы, Ссылки, Рассылки, Рецензирование, Вид;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Файл, Вставка, Переходы, Ссылки, Рассылки, Анимация, Вид;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Файл, Разметка страницы, Ссылки, Рассылки, Рецензирование, Вид;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Файл, Вставка, Разметка страницы, Ссылки, Рассылки, Рецензирование;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@70.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Типи 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исобкунак</w:t>
      </w:r>
      <w:r w:rsidRPr="000955C6">
        <w:rPr>
          <w:rFonts w:ascii="Times New Roman Tj" w:hAnsi="Times New Roman Tj"/>
          <w:color w:val="000000"/>
          <w:lang w:val="tt-RU"/>
        </w:rPr>
        <w:t xml:space="preserve"> чи функсия дорад</w:t>
      </w:r>
      <w:r w:rsidRPr="000955C6">
        <w:rPr>
          <w:rFonts w:ascii="Times New Roman Tj" w:hAnsi="Times New Roman Tj"/>
          <w:color w:val="000000"/>
          <w:lang w:val="tg-Cyrl-TJ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$A) Намуди махсуси маълумот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ои натурал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>, ки дар майдон такрор намешаванд ва ба таври автоматик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 зиёд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$B) Намуди махсуси маълумот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ои натурал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$C) Намуди махсуси маълумот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ои натурал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>, ки дар майдон такрор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$D) ба таври автоматик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 зиёд намешаванд;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$E) намуди махсуси маълумот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  <w:lang w:val="tg-Cyrl-TJ"/>
        </w:rPr>
        <w:t>ои натурал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>, ки дар майдон такрор намешаванд ва ба таври автоматик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 зиёд намешаванд;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tg-Cyrl-TJ"/>
        </w:rPr>
      </w:pPr>
      <w:r w:rsidRPr="000955C6">
        <w:rPr>
          <w:rFonts w:ascii="Times New Roman Tj" w:hAnsi="Times New Roman Tj" w:cs="Times New Roman Tj"/>
          <w:bCs/>
          <w:color w:val="000000"/>
          <w:lang w:val="tg-Cyrl-TJ"/>
        </w:rPr>
        <w:t>@</w:t>
      </w:r>
      <w:r w:rsidRPr="000955C6">
        <w:rPr>
          <w:rFonts w:ascii="Times New Roman Tj" w:hAnsi="Times New Roman Tj" w:cs="Times New Roman Tj"/>
          <w:bCs/>
          <w:color w:val="000000"/>
        </w:rPr>
        <w:t>71</w:t>
      </w:r>
      <w:r w:rsidRPr="000955C6">
        <w:rPr>
          <w:rFonts w:ascii="Times New Roman Tj" w:hAnsi="Times New Roman Tj" w:cs="Times New Roman Tj"/>
          <w:bCs/>
          <w:color w:val="000000"/>
          <w:lang w:val="tg-Cyrl-TJ"/>
        </w:rPr>
        <w:t>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Фармони </w:t>
      </w:r>
      <w:r w:rsidRPr="000955C6">
        <w:rPr>
          <w:rFonts w:ascii="Times New Roman Tj" w:hAnsi="Times New Roman Tj"/>
          <w:bCs/>
          <w:color w:val="000000"/>
        </w:rPr>
        <w:t>«Пустая Страница»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дар кадом меню 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ойгир шудааст?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Формат;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Вставка;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Главная;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Вид;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Справка;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@</w:t>
      </w:r>
      <w:r w:rsidRPr="000955C6">
        <w:rPr>
          <w:rFonts w:ascii="Times New Roman Tj" w:hAnsi="Times New Roman Tj" w:cs="Times New Roman Tj"/>
          <w:bCs/>
          <w:color w:val="000000"/>
        </w:rPr>
        <w:t>72</w:t>
      </w:r>
      <w:r w:rsidRPr="000955C6">
        <w:rPr>
          <w:rFonts w:ascii="Times New Roman Tj" w:hAnsi="Times New Roman Tj" w:cs="Times New Roman Tj"/>
          <w:color w:val="000000"/>
        </w:rPr>
        <w:t>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Навишти дурусти </w:t>
      </w:r>
      <w:r w:rsidRPr="000955C6">
        <w:rPr>
          <w:rFonts w:ascii="Times New Roman Tj" w:hAnsi="Times New Roman Tj"/>
          <w:color w:val="000000"/>
          <w:lang w:val="en-US"/>
        </w:rPr>
        <w:t>WWW</w:t>
      </w:r>
      <w:r w:rsidRPr="000955C6">
        <w:rPr>
          <w:rFonts w:ascii="Times New Roman Tj" w:hAnsi="Times New Roman Tj"/>
          <w:color w:val="000000"/>
        </w:rPr>
        <w:t xml:space="preserve"> кадом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Word wid web;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World wide web;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Word wid wed;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Worid wed web;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lang w:val="en-US"/>
        </w:rPr>
        <w:t>Worid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wide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@73.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Менюи Вставка фармони «Надпись» 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маъно дорад?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Ин фармон дар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файл равзанаи расм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оро мебарорад;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Ин фармон барои номгузории расму график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хизмат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Ин фармон катакчаро ба сатру сутун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та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сим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Бо ёрии ин фармон ранги вара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файлро муайян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Ин фармон барои илова намудани сутуни нав дар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файл хизмат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@74.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Менюи Файл фармони «Свойства» 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маъно дорад?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Ин фармон хосият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файлро ба истифодабаранда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Ин фармон руйхати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 ки дар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расму график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сабт шудаанд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Ин фармон катакчаро ба сатру сутун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та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сим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Ин фармон хосият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адвали дар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ифаи файл бударо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Ин фармон барои 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рири катакча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хизмат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@75.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Менюи Макет фармони «Ориентация» 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маъно дорад?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Бо ёрии ин фармон сатр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о, сутун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ва катакча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оро аз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удо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Ин фармон катакча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адвали сохташударо як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оя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Ин фармон катакчаро ба сатру сутун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та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сим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Ин фармон курсорро ба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ои интихобшавандаи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 мек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чонад;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Ин фарон сањифаро дар намуди «книжная» ва «альбомная» пешнињод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@76.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Мастер функсия дар барномаи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excel барои чи хизмат мерасонад?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Барои истифодабарии ячейка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Барои истифодабарии функсия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истифодабарии сатр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Барои истифодабарии сутун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Барои истифодабарии диаграмма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@77.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Мастер диаграмма дар барномаи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excel барои 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хизмат мерасонад?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Барои нест намудани сатр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Барои нест намудани сутун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нест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Барои сохтани диаграмма;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Барои сохтани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@78.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Компонент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/>
          <w:color w:val="000000"/>
        </w:rPr>
        <w:t>ои асосии барномавии шабака гуфта чиро дарназар дорем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Системаи итилооти;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Системаи инти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олди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Системаи амалиёти;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Системаи идора куни;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Системаи хори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 xml:space="preserve"> куни;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@79.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Сервер чист?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базаи умумии компютер;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кампютери асосии корхона;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ин компютере аст ки ресурсои худро ба дигар истифодабарандагони шабака пешниход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ин компютере ас тки ресурсхои худро ба дигар истифодабарандагони шабака пешниход мекунад ва бе куваи барк кор мекунад;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маркази чойгиршавии компютерхо;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@80.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Фармон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ои менюи Вид - 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М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кадом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оянд?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Создать, открыть, закрыть…;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Шрифт, абзац, список…;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Вставить, удалить, выделить…;;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Отменить удаление, повторить удаление, вырезать…;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Обычный, </w:t>
      </w:r>
      <w:r w:rsidRPr="000955C6">
        <w:rPr>
          <w:rFonts w:ascii="Times New Roman Tj" w:hAnsi="Times New Roman Tj" w:cs="Times New Roman Tj"/>
          <w:color w:val="000000"/>
          <w:lang w:val="en-US"/>
        </w:rPr>
        <w:t>web</w:t>
      </w:r>
      <w:r w:rsidRPr="000955C6">
        <w:rPr>
          <w:rFonts w:ascii="Times New Roman Tj" w:hAnsi="Times New Roman Tj" w:cs="Times New Roman Tj"/>
          <w:color w:val="000000"/>
        </w:rPr>
        <w:t>- документ, разметки страниц, черновик;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@81.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Фармон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ои менюи Вставка - 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М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кадом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оянд?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Фигуры, диаграмма, рисунка, таблица, символ…;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справка по </w:t>
      </w:r>
      <w:r w:rsidRPr="000955C6">
        <w:rPr>
          <w:rFonts w:ascii="Times New Roman Tj" w:hAnsi="Times New Roman Tj" w:cs="Times New Roman Tj"/>
          <w:color w:val="000000"/>
          <w:lang w:val="en-US"/>
        </w:rPr>
        <w:t>Ms</w:t>
      </w:r>
      <w:r w:rsidRPr="000955C6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en-US"/>
        </w:rPr>
        <w:t>Word</w:t>
      </w:r>
      <w:r w:rsidRPr="000955C6">
        <w:rPr>
          <w:rFonts w:ascii="Times New Roman Tj" w:hAnsi="Times New Roman Tj" w:cs="Times New Roman Tj"/>
          <w:color w:val="000000"/>
        </w:rPr>
        <w:t>, показать помощника, что это такое…;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вставить, удалить, выделить…;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новое, упорядочить все, разделить…;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обычный, </w:t>
      </w:r>
      <w:r w:rsidRPr="000955C6">
        <w:rPr>
          <w:rFonts w:ascii="Times New Roman Tj" w:hAnsi="Times New Roman Tj" w:cs="Times New Roman Tj"/>
          <w:color w:val="000000"/>
          <w:lang w:val="en-US"/>
        </w:rPr>
        <w:t>web</w:t>
      </w:r>
      <w:r w:rsidRPr="000955C6">
        <w:rPr>
          <w:rFonts w:ascii="Times New Roman Tj" w:hAnsi="Times New Roman Tj" w:cs="Times New Roman Tj"/>
          <w:color w:val="000000"/>
        </w:rPr>
        <w:t>- документ, разметки страницы…;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@82.</w:t>
      </w:r>
    </w:p>
    <w:p w:rsidR="0083227B" w:rsidRPr="000955C6" w:rsidRDefault="0083227B" w:rsidP="000955C6">
      <w:pPr>
        <w:tabs>
          <w:tab w:val="left" w:pos="142"/>
        </w:tabs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Фармон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ои менюи Рецензирование - 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М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кадом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оянд?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разрыв, номера страниц, дата и время…;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провописание, язык, статистика, перевод…;;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вставить, удалить, выделить…;;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отменить удаление, повторить удаление, вырезать…;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обычный, </w:t>
      </w:r>
      <w:r w:rsidRPr="000955C6">
        <w:rPr>
          <w:rFonts w:ascii="Times New Roman Tj" w:hAnsi="Times New Roman Tj" w:cs="Times New Roman Tj"/>
          <w:color w:val="000000"/>
          <w:lang w:val="en-US"/>
        </w:rPr>
        <w:t>web</w:t>
      </w:r>
      <w:r w:rsidRPr="000955C6">
        <w:rPr>
          <w:rFonts w:ascii="Times New Roman Tj" w:hAnsi="Times New Roman Tj" w:cs="Times New Roman Tj"/>
          <w:color w:val="000000"/>
        </w:rPr>
        <w:t>- документ, разметки страницы…;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@83.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адвали электронии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– Excel 2003 аз чанд катакча иборат 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16771216;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16778216;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16877216;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16787216;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16777216;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@84.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Фармони «Правописание» дар кадом меню 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ойгир шудааст?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Рецензирование;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Главная;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Вставка;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Вид;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Дизайн;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@85.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Дар Интенрнет чанд маркази идоракуни ву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Palatino Linotype"/>
          <w:color w:val="000000"/>
        </w:rPr>
        <w:t>уд дорад?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$A) 1-то;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$B) 5-то;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$C) 7-то;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$D) Ву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Palatino Linotype"/>
          <w:color w:val="000000"/>
        </w:rPr>
        <w:t>уд надорад;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$E) Бе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Palatino Linotype"/>
          <w:color w:val="000000"/>
        </w:rPr>
        <w:t>исоб;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@</w:t>
      </w:r>
      <w:r w:rsidRPr="000955C6">
        <w:rPr>
          <w:rFonts w:ascii="Times New Roman Tj" w:hAnsi="Times New Roman Tj" w:cs="Times New Roman Tj"/>
          <w:bCs/>
          <w:color w:val="000000"/>
        </w:rPr>
        <w:t>86</w:t>
      </w:r>
      <w:r w:rsidRPr="000955C6">
        <w:rPr>
          <w:rFonts w:ascii="Times New Roman Tj" w:hAnsi="Times New Roman Tj" w:cs="Times New Roman Tj"/>
          <w:color w:val="000000"/>
        </w:rPr>
        <w:t>.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Шабака бе таъминоти барномав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Palatino Linotype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</w:rPr>
        <w:t>В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уд дошта метавонад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</w:rPr>
        <w:t>В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уд дошта наметавонад дар баъзе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олат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$C) </w:t>
      </w:r>
      <w:r w:rsidRPr="000955C6">
        <w:rPr>
          <w:rFonts w:ascii="Times New Roman Tj" w:hAnsi="Times New Roman Tj"/>
          <w:color w:val="000000"/>
        </w:rPr>
        <w:t xml:space="preserve"> В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уд доштанаш ани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 xml:space="preserve"> нест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</w:rPr>
        <w:t>В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уд дошта наметавонад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</w:rPr>
        <w:t>В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уд дошта метавонад на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ама ва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@87.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We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 w:cs="Times New Roman Tj"/>
          <w:color w:val="000000"/>
        </w:rPr>
        <w:t xml:space="preserve"> –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бо ёрии забони</w:t>
      </w:r>
      <w:r w:rsidRPr="000955C6">
        <w:rPr>
          <w:rFonts w:ascii="Times New Roman Tj" w:hAnsi="Times New Roman Tj" w:cs="Palatino Linotype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$A) 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++ ташкил меёбанд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  <w:lang w:val="en-US"/>
        </w:rPr>
        <w:t>Delphi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ташкил меёбанд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$C) </w:t>
      </w:r>
      <w:r w:rsidRPr="000955C6">
        <w:rPr>
          <w:rFonts w:ascii="Times New Roman Tj" w:hAnsi="Times New Roman Tj" w:cs="Times New Roman Tj"/>
          <w:color w:val="000000"/>
          <w:lang w:val="en-US"/>
        </w:rPr>
        <w:t>HTML</w:t>
      </w:r>
      <w:r w:rsidRPr="000955C6">
        <w:rPr>
          <w:rFonts w:ascii="Times New Roman Tj" w:hAnsi="Times New Roman Tj" w:cs="Times New Roman Tj"/>
          <w:color w:val="000000"/>
        </w:rPr>
        <w:t xml:space="preserve"> ташкил меёбанд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lang w:val="en-US"/>
        </w:rPr>
        <w:t>Visual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Basic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ташкил меёбанд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  <w:lang w:val="en-US"/>
        </w:rPr>
        <w:t>Visual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 ++ </w:t>
      </w:r>
      <w:r w:rsidRPr="000955C6">
        <w:rPr>
          <w:rFonts w:ascii="Times New Roman Tj" w:hAnsi="Times New Roman Tj" w:cs="Times New Roman Tj"/>
          <w:color w:val="000000"/>
        </w:rPr>
        <w:t>ташкил меёбанд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@88.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Соли 1984 – чанд компютер ба шабака пайваст буд?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10000;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1500;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1000;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100000;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25000;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@89.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Асоси интерфейси 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ар гунна барномаро чи ташкил меди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шакл;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модул;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макрос;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та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хизот;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@90.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Картаи шабака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 w:cs="Times New Roman Tj"/>
          <w:color w:val="000000"/>
        </w:rPr>
        <w:t>изоте мебошад, ки</w:t>
      </w:r>
      <w:r w:rsidRPr="000955C6">
        <w:rPr>
          <w:rFonts w:ascii="Times New Roman Tj" w:hAnsi="Times New Roman Tj" w:cs="Palatino Linotype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</w:rPr>
        <w:t>Суръати компютеро баланд мекунад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$B)</w:t>
      </w:r>
      <w:r w:rsidRPr="000955C6">
        <w:rPr>
          <w:rFonts w:ascii="Times New Roman Tj" w:hAnsi="Times New Roman Tj"/>
          <w:color w:val="000000"/>
        </w:rPr>
        <w:t xml:space="preserve"> Суръати компютеро паст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</w:t>
      </w:r>
      <w:r w:rsidRPr="000955C6">
        <w:rPr>
          <w:rFonts w:ascii="Times New Roman Tj" w:hAnsi="Times New Roman Tj" w:cs="Palatino Linotype"/>
          <w:color w:val="000000"/>
          <w:lang w:val="en-US"/>
        </w:rPr>
        <w:t>C</w:t>
      </w:r>
      <w:r w:rsidRPr="000955C6">
        <w:rPr>
          <w:rFonts w:ascii="Times New Roman Tj" w:hAnsi="Times New Roman Tj" w:cs="Palatino Linotype"/>
          <w:color w:val="000000"/>
        </w:rPr>
        <w:t xml:space="preserve">) </w:t>
      </w:r>
      <w:r w:rsidRPr="000955C6">
        <w:rPr>
          <w:rFonts w:ascii="Times New Roman Tj" w:hAnsi="Times New Roman Tj" w:cs="Times New Roman Tj"/>
          <w:color w:val="000000"/>
        </w:rPr>
        <w:t xml:space="preserve">Аз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ати физики компютерро бо шабака пайваст мекунад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$D) </w:t>
      </w:r>
      <w:r w:rsidRPr="000955C6">
        <w:rPr>
          <w:rFonts w:ascii="Times New Roman Tj" w:hAnsi="Times New Roman Tj" w:cs="Times New Roman Tj"/>
          <w:color w:val="000000"/>
        </w:rPr>
        <w:t xml:space="preserve">Аз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ати физики компютерро аз шабака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удо мекунад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$E) </w:t>
      </w:r>
      <w:r w:rsidRPr="000955C6">
        <w:rPr>
          <w:rFonts w:ascii="Times New Roman Tj" w:hAnsi="Times New Roman Tj" w:cs="Times New Roman Tj"/>
          <w:color w:val="000000"/>
        </w:rPr>
        <w:t xml:space="preserve">Аз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ати физики компютерро бо шабака пайваст шудан намемонад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@91.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Фармон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менюи Макет-и М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кадом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оянд?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Поля, ориентация, размер, калонки…;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Правописание, язык, статистика…;;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Вставить, удалить, выделить…;;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Отменить удаление, повторить удаление, вырезать…;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Обычный, </w:t>
      </w:r>
      <w:r w:rsidRPr="000955C6">
        <w:rPr>
          <w:rFonts w:ascii="Times New Roman Tj" w:hAnsi="Times New Roman Tj" w:cs="Times New Roman Tj"/>
          <w:color w:val="000000"/>
          <w:lang w:val="en-US"/>
        </w:rPr>
        <w:t>web</w:t>
      </w:r>
      <w:r w:rsidRPr="000955C6">
        <w:rPr>
          <w:rFonts w:ascii="Times New Roman Tj" w:hAnsi="Times New Roman Tj" w:cs="Times New Roman Tj"/>
          <w:color w:val="000000"/>
        </w:rPr>
        <w:t xml:space="preserve"> - документ, разметки страницы;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@92.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Дар барномаи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/>
        </w:rPr>
        <w:t>-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ангоми буридан (</w:t>
      </w:r>
      <w:r w:rsidRPr="000955C6">
        <w:rPr>
          <w:rFonts w:ascii="Cambria" w:hAnsi="Cambria" w:cs="Cambria"/>
          <w:bCs/>
          <w:color w:val="000000"/>
        </w:rPr>
        <w:t>қ</w:t>
      </w:r>
      <w:r w:rsidRPr="000955C6">
        <w:rPr>
          <w:rFonts w:ascii="Times New Roman Tj" w:hAnsi="Times New Roman Tj" w:cs="Times New Roman Tj"/>
          <w:bCs/>
          <w:color w:val="000000"/>
        </w:rPr>
        <w:t>айч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>) ахборот ба ку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о 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ойгир мешавад?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/>
        </w:rPr>
        <w:t>Ба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File;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$B) </w:t>
      </w:r>
      <w:r w:rsidRPr="000955C6">
        <w:rPr>
          <w:rFonts w:ascii="Times New Roman Tj" w:hAnsi="Times New Roman Tj" w:cs="Times New Roman Tj"/>
          <w:color w:val="000000"/>
        </w:rPr>
        <w:t>Ба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корзина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 буфер обмена;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 панели асбоб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Ба архив;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@93.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Хотираи фавр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барои 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хизмат мекунад?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Ма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м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и микросхема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 ки барои мува</w:t>
      </w:r>
      <w:r w:rsidRPr="000955C6">
        <w:rPr>
          <w:rFonts w:ascii="Cambria" w:hAnsi="Cambria" w:cs="Cambria"/>
          <w:color w:val="000000"/>
        </w:rPr>
        <w:t>ққ</w:t>
      </w:r>
      <w:r w:rsidRPr="000955C6">
        <w:rPr>
          <w:rFonts w:ascii="Times New Roman Tj" w:hAnsi="Times New Roman Tj" w:cs="Times New Roman Tj"/>
          <w:color w:val="000000"/>
        </w:rPr>
        <w:t>атан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 доштани додашуда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хизмат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идора намудани пай дар пайии 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роиши ин амал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оро 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ро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микросхемаи асосии компютер мебошад;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микросхемаи асосии компютер мебошад ва барои мува</w:t>
      </w:r>
      <w:r w:rsidRPr="000955C6">
        <w:rPr>
          <w:rFonts w:ascii="Cambria" w:hAnsi="Cambria" w:cs="Cambria"/>
          <w:color w:val="000000"/>
        </w:rPr>
        <w:t>ққ</w:t>
      </w:r>
      <w:r w:rsidRPr="000955C6">
        <w:rPr>
          <w:rFonts w:ascii="Times New Roman Tj" w:hAnsi="Times New Roman Tj" w:cs="Times New Roman Tj"/>
          <w:color w:val="000000"/>
        </w:rPr>
        <w:t>атан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 доштани додашуда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хизмат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микросхемаи асосии компютер мебошад ва аз мав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удияти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увваи бар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 xml:space="preserve"> вобастаг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надорад;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@94.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Системаи оператсион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чист?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ма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м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и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оест, ки раванди коркарди додашуда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ва робитаи миёнаи истифодабарандаю компютерро идора менамояд;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система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барномасоз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додашуда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ва компютер;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кор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система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назорат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ва диагностик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@95.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То 1 январи соли 2000 Интернет</w:t>
      </w:r>
      <w:r w:rsidRPr="000955C6">
        <w:rPr>
          <w:rFonts w:ascii="Times New Roman Tj" w:hAnsi="Times New Roman Tj" w:cs="Palatino Linotype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</w:rPr>
        <w:t>5</w:t>
      </w:r>
      <w:r w:rsidRPr="000955C6">
        <w:rPr>
          <w:rFonts w:ascii="Times New Roman Tj" w:hAnsi="Times New Roman Tj" w:cs="Times New Roman Tj"/>
          <w:color w:val="000000"/>
        </w:rPr>
        <w:t xml:space="preserve">0 миллион компютерро ба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амдигар пайваст намудааст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</w:rPr>
        <w:t>7</w:t>
      </w:r>
      <w:r w:rsidRPr="000955C6">
        <w:rPr>
          <w:rFonts w:ascii="Times New Roman Tj" w:hAnsi="Times New Roman Tj" w:cs="Times New Roman Tj"/>
          <w:color w:val="000000"/>
        </w:rPr>
        <w:t xml:space="preserve">0 миллион компютерро ба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амдигар пайваст намудааст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$C) </w:t>
      </w:r>
      <w:r w:rsidRPr="000955C6">
        <w:rPr>
          <w:rFonts w:ascii="Times New Roman Tj" w:hAnsi="Times New Roman Tj"/>
          <w:color w:val="000000"/>
        </w:rPr>
        <w:t>1</w:t>
      </w:r>
      <w:r w:rsidRPr="000955C6">
        <w:rPr>
          <w:rFonts w:ascii="Times New Roman Tj" w:hAnsi="Times New Roman Tj" w:cs="Times New Roman Tj"/>
          <w:color w:val="000000"/>
        </w:rPr>
        <w:t xml:space="preserve">0 миллион компютерро ба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амдигар пайваст намудааст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</w:rPr>
        <w:t>6</w:t>
      </w:r>
      <w:r w:rsidRPr="000955C6">
        <w:rPr>
          <w:rFonts w:ascii="Times New Roman Tj" w:hAnsi="Times New Roman Tj" w:cs="Times New Roman Tj"/>
          <w:color w:val="000000"/>
        </w:rPr>
        <w:t xml:space="preserve">0 миллион компютерро ба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амдигар пайваст намудааст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</w:rPr>
        <w:t>3</w:t>
      </w:r>
      <w:r w:rsidRPr="000955C6">
        <w:rPr>
          <w:rFonts w:ascii="Times New Roman Tj" w:hAnsi="Times New Roman Tj" w:cs="Times New Roman Tj"/>
          <w:color w:val="000000"/>
        </w:rPr>
        <w:t xml:space="preserve">0 миллион компютерро ба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амдигар пайваст намудааст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@96.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Иттилооти “мукаммал”?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A</w:t>
      </w:r>
      <w:r w:rsidRPr="000955C6">
        <w:rPr>
          <w:rFonts w:ascii="Times New Roman Tj" w:hAnsi="Times New Roman Tj" w:cs="Times New Roman Tj"/>
          <w:color w:val="000000"/>
        </w:rPr>
        <w:t xml:space="preserve">) иттилоот мукаммал  њисобида мешавад, агар вай барои фањмиши вазъи асл ва ќабули ќарори дахлдор кифоя бошад;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B</w:t>
      </w:r>
      <w:r w:rsidRPr="000955C6">
        <w:rPr>
          <w:rFonts w:ascii="Times New Roman Tj" w:hAnsi="Times New Roman Tj" w:cs="Times New Roman Tj"/>
          <w:color w:val="000000"/>
        </w:rPr>
        <w:t xml:space="preserve">) иттилоот мукаммал  њисобида мешавад, агар вай барандаи моддиро тасвир намояд;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иттилоот мукаммал њисобида мешавад, агар вай вазъи аслро дуруст тасвир намояд;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D</w:t>
      </w:r>
      <w:r w:rsidRPr="000955C6">
        <w:rPr>
          <w:rFonts w:ascii="Times New Roman Tj" w:hAnsi="Times New Roman Tj" w:cs="Times New Roman Tj"/>
          <w:color w:val="000000"/>
        </w:rPr>
        <w:t xml:space="preserve">) иттилоот мукаммал њисобида мешавад, агар вай дар љойи ќабли боќи монад; 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E</w:t>
      </w:r>
      <w:r w:rsidRPr="000955C6">
        <w:rPr>
          <w:rFonts w:ascii="Times New Roman Tj" w:hAnsi="Times New Roman Tj" w:cs="Times New Roman Tj"/>
          <w:color w:val="000000"/>
        </w:rPr>
        <w:t xml:space="preserve">) иттилоот мукаммал њисобида мешавад, агар вай дараљаи бењтари наздикии вазъи аслии обьект бошад;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@97.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Иттилооти “муњим”?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A</w:t>
      </w:r>
      <w:r w:rsidRPr="000955C6">
        <w:rPr>
          <w:rFonts w:ascii="Times New Roman Tj" w:hAnsi="Times New Roman Tj" w:cs="Times New Roman Tj"/>
          <w:color w:val="000000"/>
        </w:rPr>
        <w:t xml:space="preserve">) иттилоот муњим  њисобида мешавад, агар вай барои фањмиши вазъи асл ва ќабули ќарори дахлдор кифоя бошад;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B</w:t>
      </w:r>
      <w:r w:rsidRPr="000955C6">
        <w:rPr>
          <w:rFonts w:ascii="Times New Roman Tj" w:hAnsi="Times New Roman Tj" w:cs="Times New Roman Tj"/>
          <w:color w:val="000000"/>
        </w:rPr>
        <w:t xml:space="preserve">) иттилоот муњим  њисобида мешавад, ки бо ёрии он кадом масъалањо њал карда мешаванд ;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иттилоот муњим њисобида мешавад, агар вай вазъи аслро дуруст тасвир намояд;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D</w:t>
      </w:r>
      <w:r w:rsidRPr="000955C6">
        <w:rPr>
          <w:rFonts w:ascii="Times New Roman Tj" w:hAnsi="Times New Roman Tj" w:cs="Times New Roman Tj"/>
          <w:color w:val="000000"/>
        </w:rPr>
        <w:t xml:space="preserve">) иттилоот муњим њисобида мешавад, агар вай дар љойи ќабли низ боќи монад; 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E</w:t>
      </w:r>
      <w:r w:rsidRPr="000955C6">
        <w:rPr>
          <w:rFonts w:ascii="Times New Roman Tj" w:hAnsi="Times New Roman Tj" w:cs="Times New Roman Tj"/>
          <w:color w:val="000000"/>
        </w:rPr>
        <w:t xml:space="preserve">) иттилоот муњим њисобида мешавад, агар вай дараљаи бењтари наздикии вазъи аслии обьект бошад;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@98.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Бо фармони кадом вазорати ИМА интернет сохта шуд?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</w:rPr>
        <w:t>вазорати тандурусти;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</w:rPr>
        <w:t>вазорати ичтимои;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$C) вазорати и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Palatino Linotype"/>
          <w:color w:val="000000"/>
        </w:rPr>
        <w:t>тисоди;</w:t>
      </w:r>
    </w:p>
    <w:p w:rsidR="0083227B" w:rsidRPr="000955C6" w:rsidRDefault="0083227B" w:rsidP="000955C6">
      <w:pPr>
        <w:tabs>
          <w:tab w:val="left" w:pos="3568"/>
        </w:tabs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$D) вазорати мудофия;</w:t>
      </w:r>
      <w:r w:rsidRPr="000955C6">
        <w:rPr>
          <w:rFonts w:ascii="Times New Roman Tj" w:hAnsi="Times New Roman Tj" w:cs="Palatino Linotype"/>
          <w:color w:val="000000"/>
        </w:rPr>
        <w:tab/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</w:rPr>
        <w:t>вазорати мурофиа;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@99.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Алгоритм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давр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чигунаанд?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амал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 паи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 гузаронида такроран 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ро мешавад;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якто шарт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атм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мебошад;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дар алгоритм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давр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як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атор амал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такроран 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ро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раванди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 аз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 xml:space="preserve">и тартиби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ойгиршавии амал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 паи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 гузаронида мешавад;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раванди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 як хати рост мебошад;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@100.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Тугма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ои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Ctr</w:t>
      </w:r>
      <w:r w:rsidRPr="000955C6">
        <w:rPr>
          <w:rFonts w:ascii="Times New Roman Tj" w:hAnsi="Times New Roman Tj" w:cs="Times New Roman Tj"/>
          <w:bCs/>
          <w:color w:val="000000"/>
        </w:rPr>
        <w:t>+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W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дар як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ояг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ангоми кор дар барнома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офис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вазифаро и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ро мекунанд?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Дар экран аз ду ва зиёда файл кушода бошад бо навбат фаъол мегардонад;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«Редактори </w:t>
      </w:r>
      <w:r w:rsidRPr="000955C6">
        <w:rPr>
          <w:rFonts w:ascii="Times New Roman Tj" w:hAnsi="Times New Roman Tj" w:cs="Times New Roman Tj"/>
          <w:color w:val="000000"/>
          <w:lang w:val="en-US"/>
        </w:rPr>
        <w:t>Visual</w:t>
      </w:r>
      <w:r w:rsidRPr="000955C6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en-US"/>
        </w:rPr>
        <w:t>Basic</w:t>
      </w:r>
      <w:r w:rsidRPr="000955C6">
        <w:rPr>
          <w:rFonts w:ascii="Times New Roman Tj" w:hAnsi="Times New Roman Tj" w:cs="Times New Roman Tj"/>
          <w:color w:val="000000"/>
        </w:rPr>
        <w:t>»-ро фаъол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Менюи «Таблица»-ро фаъол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Равзанаи фаъолро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кам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Менюи «Формат»-ро фаъол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@101.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Фармони «Предварительный просмотр…» 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вазифаро и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ро мекунад?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Ин фармон файлро сабт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Ин фармон корро бо равзанаи фаъол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атъ мегардонад;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Ин фармон барои сохтани китоби нав хизмат мерасонад;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Ин фармон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дар файл сохтаро ба намуде, ки ба чоп бароварда мешавад, ба экран мебарорад;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Ин фармон параметр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ифаи чопиро муайян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@102.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Тугмача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ои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Ctrl</w:t>
      </w:r>
      <w:r w:rsidRPr="000955C6">
        <w:rPr>
          <w:rFonts w:ascii="Times New Roman Tj" w:hAnsi="Times New Roman Tj" w:cs="Times New Roman Tj"/>
          <w:bCs/>
          <w:color w:val="000000"/>
        </w:rPr>
        <w:t>+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P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дар як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ояги кадом фармонро и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ро мекунанд?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Фармони «Открыть»;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Фармони «Выделить все»;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Фармони «Шрифт»;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Фармони «Печать»;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Фармони «Найти»;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@103.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Тугмача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ои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Alt</w:t>
      </w:r>
      <w:r w:rsidRPr="000955C6">
        <w:rPr>
          <w:rFonts w:ascii="Times New Roman Tj" w:hAnsi="Times New Roman Tj" w:cs="Times New Roman Tj"/>
          <w:bCs/>
          <w:color w:val="000000"/>
        </w:rPr>
        <w:t>+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F</w:t>
      </w:r>
      <w:r w:rsidRPr="000955C6">
        <w:rPr>
          <w:rFonts w:ascii="Times New Roman Tj" w:hAnsi="Times New Roman Tj" w:cs="Times New Roman Tj"/>
          <w:bCs/>
          <w:color w:val="000000"/>
        </w:rPr>
        <w:t>7 як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ояг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дар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кадом вазифаро и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ро мекунанд?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Менюи «Таблица»-ро фаъол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Дар экран аз ду ва зиёда файл кушода бошад бо навбат фаъол мегардонад;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Тугмачаи тарафи рости мушро 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ро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Менюи «Сервис»-ро фаъол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Менюи «Вид»-ро фаъол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@104.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Кадоме аз ин меню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о дар барномаи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нест?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Макет;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Вид;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Данные;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Главная;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Дизайн;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@105.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Фармони «Формула» дар барномаи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кадом вазифаро и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ро мекунад?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Ин фармон калима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дар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 навишташударо аз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 xml:space="preserve">и тартиби алифбо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о ба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 мегузорад;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Ин фармон хосият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адвали дар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ифаи файли фаъолбударо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Ин фармон катакча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адвали сохташударо якчоя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Ин фармон суммаи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дар катакча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 мав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ударо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Ин фармон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адвали сохташударо 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рир мекунад; 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@106.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Барномаи Publisher дорои чанд вараќаи асоси мебошад?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>) ду;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>) се;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панљ;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</w:rPr>
        <w:t>) як;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њафт;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@107.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Барои гузоштани љадвал дар барномаи </w:t>
      </w:r>
      <w:r w:rsidRPr="000955C6">
        <w:rPr>
          <w:rFonts w:ascii="Times New Roman Tj" w:hAnsi="Times New Roman Tj"/>
          <w:color w:val="000000"/>
          <w:lang w:val="en-US"/>
        </w:rPr>
        <w:t>Publisher</w:t>
      </w:r>
      <w:r w:rsidRPr="000955C6">
        <w:rPr>
          <w:rFonts w:ascii="Times New Roman Tj" w:hAnsi="Times New Roman Tj"/>
          <w:color w:val="000000"/>
        </w:rPr>
        <w:t xml:space="preserve"> аз кадом вараќањо ва фармонњо истифода мебарем?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аз њамаи вараќањо;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вараќаи вид-главная страница;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вараќаи главная-&gt; таблица;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вараќаи вставка -&gt; таблица-&gt;вставить таблицу;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љадвал гузошта намешавад;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@108.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Вараќаи иловагие, њангоми илова кардани фигурањои геометрї дар барномаи Publisher пешнињод мешаванд кадомњоянд?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Рассылка;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формат;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вид;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данные;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главная;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@109.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Системахои амалиётии шабакави?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windows XP;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windows NT, Linux;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windows Zver;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windows Vista;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варианти а) ва с);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@110.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Компонент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color w:val="000000"/>
        </w:rPr>
        <w:t>ои</w:t>
      </w:r>
      <w:r w:rsidRPr="000955C6">
        <w:rPr>
          <w:rFonts w:ascii="Times New Roman Tj" w:eastAsia="MS Mincho" w:hAnsi="Times New Roman Tj"/>
          <w:color w:val="000000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</w:rPr>
        <w:t>асосии</w:t>
      </w:r>
      <w:r w:rsidRPr="000955C6">
        <w:rPr>
          <w:rFonts w:ascii="Times New Roman Tj" w:eastAsia="MS Mincho" w:hAnsi="Times New Roman Tj"/>
          <w:color w:val="000000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</w:rPr>
        <w:t>барномавии</w:t>
      </w:r>
      <w:r w:rsidRPr="000955C6">
        <w:rPr>
          <w:rFonts w:ascii="Times New Roman Tj" w:eastAsia="MS Mincho" w:hAnsi="Times New Roman Tj"/>
          <w:color w:val="000000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</w:rPr>
        <w:t>шабака</w:t>
      </w:r>
      <w:r w:rsidRPr="000955C6">
        <w:rPr>
          <w:rFonts w:ascii="Times New Roman Tj" w:eastAsia="MS Mincho" w:hAnsi="Times New Roman Tj"/>
          <w:color w:val="000000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</w:rPr>
        <w:t>гуфта</w:t>
      </w:r>
      <w:r w:rsidRPr="000955C6">
        <w:rPr>
          <w:rFonts w:ascii="Times New Roman Tj" w:eastAsia="MS Mincho" w:hAnsi="Times New Roman Tj"/>
          <w:color w:val="000000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</w:rPr>
        <w:t>чиро</w:t>
      </w:r>
      <w:r w:rsidRPr="000955C6">
        <w:rPr>
          <w:rFonts w:ascii="Times New Roman Tj" w:eastAsia="MS Mincho" w:hAnsi="Times New Roman Tj"/>
          <w:color w:val="000000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</w:rPr>
        <w:t>дарназар</w:t>
      </w:r>
      <w:r w:rsidRPr="000955C6">
        <w:rPr>
          <w:rFonts w:ascii="Times New Roman Tj" w:eastAsia="MS Mincho" w:hAnsi="Times New Roman Tj"/>
          <w:color w:val="000000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</w:rPr>
        <w:t>дорем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системаи итилооти;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системаи амалиёти;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системаи инти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олди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системаи идора куни;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системаи хори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куни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@111.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Тугмачаи </w:t>
      </w:r>
      <w:r w:rsidRPr="000955C6">
        <w:rPr>
          <w:rFonts w:ascii="Times New Roman Tj" w:hAnsi="Times New Roman Tj" w:cs="Times New Roman Tj"/>
          <w:color w:val="000000"/>
          <w:lang w:val="en-US"/>
        </w:rPr>
        <w:t>Esc</w:t>
      </w:r>
      <w:r w:rsidRPr="000955C6">
        <w:rPr>
          <w:rFonts w:ascii="Times New Roman Tj" w:hAnsi="Times New Roman Tj" w:cs="Times New Roman Tj"/>
          <w:color w:val="000000"/>
        </w:rPr>
        <w:t xml:space="preserve">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вазифаро 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ро мекунад?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$A) Гузоштани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 аз аввали сатр;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Боз доштани 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роиши барнома;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Нест кардани рамзи рости курсор;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Васлу хомуш кардани таъиноти тугмача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иловаг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Гузоштани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 дар байни калима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@112.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1998-ро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1111100;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111010110;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11111100111;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@113.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Сканер 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вазифаро и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ро мекунад?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Барои нусхабардории ахбор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ва график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ба компютер;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Барои дар му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лати муайян бо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араёни электрик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таъмин намудан</w:t>
      </w:r>
      <w:r w:rsidRPr="000955C6">
        <w:rPr>
          <w:rFonts w:ascii="Times New Roman Tj" w:hAnsi="Times New Roman Tj"/>
          <w:color w:val="000000"/>
        </w:rPr>
        <w:t>и</w:t>
      </w:r>
      <w:r w:rsidRPr="000955C6">
        <w:rPr>
          <w:rFonts w:ascii="Times New Roman Tj" w:hAnsi="Times New Roman Tj" w:cs="Times New Roman Tj"/>
          <w:color w:val="000000"/>
        </w:rPr>
        <w:t xml:space="preserve"> компютер;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гирифтани расм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гуногун ва ба хотираи компютер равон кардани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Барои чопи матн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Барои ба навор гирифтан;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@114.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Калимаи Информатика аз кадом забон гирифта шудааст?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/>
        </w:rPr>
        <w:t>Аз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франсав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Automatique;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$B) </w:t>
      </w:r>
      <w:r w:rsidRPr="000955C6">
        <w:rPr>
          <w:rFonts w:ascii="Times New Roman Tj" w:hAnsi="Times New Roman Tj" w:cs="Times New Roman Tj"/>
          <w:color w:val="000000"/>
        </w:rPr>
        <w:t>Аз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фаронсав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Informatique;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$C) </w:t>
      </w:r>
      <w:r w:rsidRPr="000955C6">
        <w:rPr>
          <w:rFonts w:ascii="Times New Roman Tj" w:hAnsi="Times New Roman Tj" w:cs="Times New Roman Tj"/>
          <w:color w:val="000000"/>
        </w:rPr>
        <w:t>Аз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лотин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Information;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$D) </w:t>
      </w:r>
      <w:r w:rsidRPr="000955C6">
        <w:rPr>
          <w:rFonts w:ascii="Times New Roman Tj" w:hAnsi="Times New Roman Tj" w:cs="Times New Roman Tj"/>
          <w:color w:val="000000"/>
        </w:rPr>
        <w:t>Аз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юнон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Information;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Аз франсав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en-US"/>
        </w:rPr>
        <w:t>Information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@115.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Интернет чи гуна шабака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Саросар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$B) </w:t>
      </w:r>
      <w:r w:rsidRPr="000955C6">
        <w:rPr>
          <w:rFonts w:ascii="Times New Roman Tj" w:hAnsi="Times New Roman Tj" w:cs="Times New Roman Tj"/>
          <w:color w:val="000000"/>
          <w:lang w:val="tt-RU"/>
        </w:rPr>
        <w:t>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ал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$C) </w:t>
      </w:r>
      <w:r w:rsidRPr="000955C6">
        <w:rPr>
          <w:rFonts w:ascii="Times New Roman Tj" w:hAnsi="Times New Roman Tj" w:cs="Times New Roman Tj"/>
          <w:color w:val="000000"/>
          <w:lang w:val="tt-RU"/>
        </w:rPr>
        <w:t>Локал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$D) </w:t>
      </w:r>
      <w:r w:rsidRPr="000955C6">
        <w:rPr>
          <w:rFonts w:ascii="Times New Roman Tj" w:hAnsi="Times New Roman Tj" w:cs="Times New Roman Tj"/>
          <w:color w:val="000000"/>
          <w:lang w:val="tt-RU"/>
        </w:rPr>
        <w:t>Синф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tt-RU"/>
        </w:rPr>
        <w:t>Корпора</w:t>
      </w:r>
      <w:r w:rsidRPr="000955C6">
        <w:rPr>
          <w:rFonts w:ascii="Times New Roman Tj" w:hAnsi="Times New Roman Tj"/>
          <w:color w:val="000000"/>
          <w:lang w:val="tt-RU"/>
        </w:rPr>
        <w:t>тив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tt-RU"/>
        </w:rPr>
      </w:pPr>
      <w:r w:rsidRPr="000955C6">
        <w:rPr>
          <w:rFonts w:ascii="Times New Roman Tj" w:hAnsi="Times New Roman Tj" w:cs="Times New Roman Tj"/>
          <w:bCs/>
          <w:color w:val="000000"/>
          <w:lang w:val="tt-RU"/>
        </w:rPr>
        <w:t>@116.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Сатри менюи равзанаи Word аз cатри менюи равзанаи Excel бо доштани кадом меню фарк мекунад?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$A) </w:t>
      </w:r>
      <w:r w:rsidRPr="000955C6">
        <w:rPr>
          <w:rFonts w:ascii="Times New Roman Tj" w:hAnsi="Times New Roman Tj"/>
          <w:color w:val="000000"/>
        </w:rPr>
        <w:t>Формулы</w:t>
      </w:r>
      <w:r w:rsidRPr="000955C6">
        <w:rPr>
          <w:rFonts w:ascii="Times New Roman Tj" w:eastAsia="MS Mincho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</w:rPr>
        <w:t>Данные</w:t>
      </w:r>
      <w:r w:rsidRPr="000955C6">
        <w:rPr>
          <w:rFonts w:ascii="Times New Roman Tj" w:eastAsia="MS Mincho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C</w:t>
      </w:r>
      <w:r w:rsidRPr="000955C6">
        <w:rPr>
          <w:rFonts w:ascii="Times New Roman Tj" w:eastAsia="MS Mincho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</w:rPr>
        <w:t>Сатри формула;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$D) </w:t>
      </w:r>
      <w:r w:rsidRPr="000955C6">
        <w:rPr>
          <w:rFonts w:ascii="Times New Roman Tj" w:hAnsi="Times New Roman Tj"/>
          <w:color w:val="000000"/>
        </w:rPr>
        <w:t xml:space="preserve">Варианти 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 xml:space="preserve">) ва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>)</w:t>
      </w:r>
      <w:r w:rsidRPr="000955C6">
        <w:rPr>
          <w:rFonts w:ascii="Times New Roman Tj" w:eastAsia="MS Mincho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t-RU"/>
        </w:rPr>
        <w:t>$E) Таблица</w:t>
      </w:r>
      <w:r w:rsidRPr="000955C6">
        <w:rPr>
          <w:rFonts w:ascii="Times New Roman Tj" w:eastAsia="MS Mincho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@117.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Та</w:t>
      </w:r>
      <w:r w:rsidRPr="000955C6">
        <w:rPr>
          <w:rFonts w:ascii="Cambria" w:hAnsi="Cambria" w:cs="Cambria"/>
          <w:bCs/>
          <w:color w:val="000000"/>
        </w:rPr>
        <w:t>ҷҳ</w:t>
      </w:r>
      <w:r w:rsidRPr="000955C6">
        <w:rPr>
          <w:rFonts w:ascii="Times New Roman Tj" w:hAnsi="Times New Roman Tj" w:cs="Times New Roman Tj"/>
          <w:bCs/>
          <w:color w:val="000000"/>
        </w:rPr>
        <w:t>изоти принтер барои 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хизмат мекунад?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Барои дохил ва хори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и </w:t>
      </w:r>
      <w:r w:rsidRPr="000955C6">
        <w:rPr>
          <w:rFonts w:ascii="Times New Roman Tj" w:hAnsi="Times New Roman Tj"/>
          <w:color w:val="000000"/>
        </w:rPr>
        <w:t>маълумот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Барои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дории программа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ва информатсия;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протсесси идоракунии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Барои хисобкун</w:t>
      </w:r>
      <w:r w:rsidRPr="000955C6">
        <w:rPr>
          <w:rFonts w:ascii="Times New Roman Tj" w:eastAsia="MS Mincho" w:hAnsi="Times New Roman Tj" w:cs="Times New Roman Tj"/>
          <w:color w:val="000000"/>
        </w:rPr>
        <w:t>и</w:t>
      </w:r>
      <w:r w:rsidRPr="000955C6">
        <w:rPr>
          <w:rFonts w:ascii="Times New Roman Tj" w:hAnsi="Times New Roman Tj" w:cs="Times New Roman Tj"/>
          <w:color w:val="000000"/>
        </w:rPr>
        <w:t xml:space="preserve"> ва амал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манти</w:t>
      </w:r>
      <w:r w:rsidRPr="000955C6">
        <w:rPr>
          <w:rFonts w:ascii="Cambria" w:hAnsi="Cambria" w:cs="Cambria"/>
          <w:color w:val="000000"/>
        </w:rPr>
        <w:t>қӣ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Барои хори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и маълумот;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@118.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Номи дурусти файлро нишон ди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ед?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Лечфак.xls;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Лечфак\</w:t>
      </w:r>
      <w:r w:rsidRPr="000955C6">
        <w:rPr>
          <w:rFonts w:ascii="Times New Roman Tj" w:hAnsi="Times New Roman Tj" w:cs="Times New Roman Tj"/>
          <w:color w:val="000000"/>
          <w:lang w:val="en-US"/>
        </w:rPr>
        <w:t>doc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Лечфак:xls;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Лечфак;</w:t>
      </w:r>
      <w:r w:rsidRPr="000955C6">
        <w:rPr>
          <w:rFonts w:ascii="Times New Roman Tj" w:hAnsi="Times New Roman Tj" w:cs="Times New Roman Tj"/>
          <w:color w:val="000000"/>
          <w:lang w:val="en-US"/>
        </w:rPr>
        <w:t>doc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Лечфак-</w:t>
      </w:r>
      <w:r w:rsidRPr="000955C6">
        <w:rPr>
          <w:rFonts w:ascii="Times New Roman Tj" w:hAnsi="Times New Roman Tj" w:cs="Times New Roman Tj"/>
          <w:color w:val="000000"/>
          <w:lang w:val="en-US"/>
        </w:rPr>
        <w:t>doc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@119.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Барномаи фаъол кадом 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Барномае ки кор карда истодааст;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Барномае ки 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 w:cs="Times New Roman Tj"/>
          <w:color w:val="000000"/>
        </w:rPr>
        <w:t>ундошта шудааст;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Барномае ки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кам карда шудааст;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Барномае ки кушода шудааст;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стандарт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@120.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Сарлав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аи равзана дар ку</w:t>
      </w:r>
      <w:r w:rsidRPr="000955C6">
        <w:rPr>
          <w:rFonts w:ascii="Cambria" w:eastAsia="MS Mincho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о </w:t>
      </w:r>
      <w:r w:rsidRPr="000955C6">
        <w:rPr>
          <w:rFonts w:ascii="Cambria" w:eastAsia="MS Mincho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ойгир 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Дар поёнии равзана;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Дар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исми рости равзана;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Дар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исми болоии равзана;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Дар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исми чапи равзана;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Дар маркази равзана;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@121.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адвали электронии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– excel 2010 аз чанд сутун иборат 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17384;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17385;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lang w:val="tg-Cyrl-TJ"/>
        </w:rPr>
        <w:t>16384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16385;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16386;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@122.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Яке аз символ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ое, ки дар номи файл истифода намешавад нишон ди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ед?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_;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(;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*;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+;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);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@123.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Нишонаи Корзина(Сабад) дар СО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Windows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ч</w:t>
      </w:r>
      <w:r w:rsidRPr="000955C6">
        <w:rPr>
          <w:rFonts w:ascii="Cambria" w:eastAsia="MS Mincho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вазифаро и</w:t>
      </w:r>
      <w:r w:rsidRPr="000955C6">
        <w:rPr>
          <w:rFonts w:ascii="Cambria" w:eastAsia="MS Mincho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ро мекунад?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Папкаи махсус барои аз назаргузаронии мундари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диск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Папкаи махсус барои азназар гузаронидани мундари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диск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амал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оро бо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ва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и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ро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Папкаи махсус, ки дар он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ва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тоза карда шуда 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ойгиранд;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исми экрани монитор, ки дар он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en-US"/>
        </w:rPr>
        <w:t>Windows</w:t>
      </w:r>
      <w:r w:rsidRPr="000955C6">
        <w:rPr>
          <w:rFonts w:ascii="Times New Roman Tj" w:hAnsi="Times New Roman Tj" w:cs="Times New Roman Tj"/>
          <w:color w:val="000000"/>
        </w:rPr>
        <w:t xml:space="preserve"> амал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Сатри болоии равзана, ки дар он номи барнома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айд гардидааст;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@124.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Кадоме аз ин барнома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 редактори матн</w:t>
      </w:r>
      <w:r w:rsidRPr="000955C6">
        <w:rPr>
          <w:rFonts w:ascii="Cambria" w:eastAsia="MS Mincho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мебошад?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$A) Windows;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$B) Ms excel;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$C) Unix;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$D) Paint;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$E) Ms Word;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@125.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Нишонаи Сетевое окружения дар СО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Windows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ч</w:t>
      </w:r>
      <w:r w:rsidRPr="000955C6">
        <w:rPr>
          <w:rFonts w:ascii="Cambria" w:eastAsia="MS Mincho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вазифаро и</w:t>
      </w:r>
      <w:r w:rsidRPr="000955C6">
        <w:rPr>
          <w:rFonts w:ascii="Cambria" w:eastAsia="MS Mincho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ро мекунад?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Папкаи махсус барои аз назаргузаронии мундари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диск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Папкаи махсус барои азназар гузаронидани мундари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диск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амал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оро бо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ва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и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ро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Папкаи махсус, ки дар он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ва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тоза карда шуда 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ойгиранд;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Папкаи махсус барои азназар гузаронидани мундар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аи диск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ки ба шабакаи локал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пайвастанд;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Сатри болоии равзана, ки дар он номи барнома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айд гардидааст;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@126.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Изофаноми барномаи Блокнот кадом 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$A) xls;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$B) doc;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$C) md</w:t>
      </w:r>
      <w:r w:rsidRPr="000955C6">
        <w:rPr>
          <w:rFonts w:ascii="Times New Roman Tj" w:eastAsia="MS Mincho" w:hAnsi="Times New Roman Tj" w:cs="MS Mincho"/>
          <w:color w:val="000000"/>
          <w:lang w:val="en-US"/>
        </w:rPr>
        <w:t>b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</w:t>
      </w:r>
      <w:r w:rsidRPr="000955C6">
        <w:rPr>
          <w:rFonts w:ascii="Times New Roman Tj" w:hAnsi="Times New Roman Tj" w:cs="Times New Roman Tj"/>
          <w:color w:val="000000"/>
          <w:lang w:val="en-US"/>
        </w:rPr>
        <w:t>bmp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en-US"/>
        </w:rPr>
        <w:t>txt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@127.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Забони барномасоз</w:t>
      </w:r>
      <w:r w:rsidRPr="000955C6">
        <w:rPr>
          <w:rFonts w:ascii="Cambria" w:eastAsia="MS Mincho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чист?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Ма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муи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ои, ки дар хотираи компютер 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ойгир 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оида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махсус барои навиштани барнома;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 дар диск ки ном дорад ва барои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дории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истифода мешавад;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Пайдарпайии ботартибонаи фармон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Маълумоти махсус;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@128.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Китоб дар барномаи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Excel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аз ч</w:t>
      </w:r>
      <w:r w:rsidRPr="000955C6">
        <w:rPr>
          <w:rFonts w:ascii="Cambria" w:eastAsia="MS Mincho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иборат 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Вара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Сарлав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исм;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Номг</w:t>
      </w:r>
      <w:r w:rsidRPr="000955C6">
        <w:rPr>
          <w:rFonts w:ascii="Cambria" w:eastAsia="MS Mincho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й;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@129.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Дастго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и ворид намудани додашуда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 кадом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оянд?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клавиатура, сканер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о, камера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ам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протсессор, клавиатура, сканер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о, камера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ам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сканер, клавиатура, сканер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о, камера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ам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модем, муш;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протсессор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@130.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Дастго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и хори</w:t>
      </w:r>
      <w:r w:rsidRPr="000955C6">
        <w:rPr>
          <w:rFonts w:ascii="Cambria" w:eastAsia="MS Mincho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намудани додашуда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 кадом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оянд?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сканер, клавиатура, сканер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о, камера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ам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модем, муш;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Протсессор;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монитор, принтер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модем, муш, монитор, принтер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@131.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Протсессор чист?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микросхемаест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ки дар он ма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м</w:t>
      </w:r>
      <w:r w:rsidRPr="000955C6">
        <w:rPr>
          <w:rFonts w:ascii="Cambria" w:eastAsia="MS Mincho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и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хизмат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сабт гардиданд;</w:t>
      </w:r>
    </w:p>
    <w:p w:rsidR="0083227B" w:rsidRPr="000955C6" w:rsidRDefault="0083227B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микросхемаи берунаи компютер мебошад;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микросхемаи асосии компютер мебошад ва барои мува</w:t>
      </w:r>
      <w:r w:rsidRPr="000955C6">
        <w:rPr>
          <w:rFonts w:ascii="Cambria" w:hAnsi="Cambria" w:cs="Cambria"/>
          <w:color w:val="000000"/>
        </w:rPr>
        <w:t>ққ</w:t>
      </w:r>
      <w:r w:rsidRPr="000955C6">
        <w:rPr>
          <w:rFonts w:ascii="Times New Roman Tj" w:hAnsi="Times New Roman Tj" w:cs="Times New Roman Tj"/>
          <w:color w:val="000000"/>
        </w:rPr>
        <w:t>атан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 доштани додашуда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хизмат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микросхемаи асосии компютер мебошад ва аз мав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удияти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увваи бар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 xml:space="preserve"> вобастаг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надорад;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микросхемаи асосии компютер буда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амаи амал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исобро и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ро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</w:t>
      </w:r>
      <w:r w:rsidRPr="000955C6">
        <w:rPr>
          <w:rFonts w:ascii="Times New Roman Tj" w:hAnsi="Times New Roman Tj"/>
          <w:bCs/>
          <w:color w:val="000000"/>
        </w:rPr>
        <w:t>132</w:t>
      </w:r>
      <w:r w:rsidRPr="000955C6">
        <w:rPr>
          <w:rFonts w:ascii="Times New Roman Tj" w:hAnsi="Times New Roman Tj" w:cs="Times New Roman Tj"/>
          <w:bCs/>
          <w:color w:val="000000"/>
        </w:rPr>
        <w:t>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Компютер чист?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$A) </w:t>
      </w:r>
      <w:r w:rsidRPr="000955C6">
        <w:rPr>
          <w:rFonts w:ascii="Times New Roman Tj" w:hAnsi="Times New Roman Tj" w:cs="Times New Roman Tj"/>
          <w:color w:val="000000"/>
        </w:rPr>
        <w:t>Компютер калимаи англис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буда, маънояш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исоббарор 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$B) </w:t>
      </w:r>
      <w:r w:rsidRPr="000955C6">
        <w:rPr>
          <w:rFonts w:ascii="Times New Roman Tj" w:hAnsi="Times New Roman Tj" w:cs="Times New Roman Tj"/>
          <w:color w:val="000000"/>
        </w:rPr>
        <w:t>Компютер калимаи лот</w:t>
      </w:r>
      <w:r w:rsidRPr="000955C6">
        <w:rPr>
          <w:rFonts w:ascii="Times New Roman Tj" w:hAnsi="Times New Roman Tj"/>
          <w:color w:val="000000"/>
        </w:rPr>
        <w:t>и</w:t>
      </w:r>
      <w:r w:rsidRPr="000955C6">
        <w:rPr>
          <w:rFonts w:ascii="Times New Roman Tj" w:hAnsi="Times New Roman Tj" w:cs="Times New Roman Tj"/>
          <w:color w:val="000000"/>
        </w:rPr>
        <w:t>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буда, маънояш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исоббарор 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$C) </w:t>
      </w:r>
      <w:r w:rsidRPr="000955C6">
        <w:rPr>
          <w:rFonts w:ascii="Times New Roman Tj" w:hAnsi="Times New Roman Tj" w:cs="Times New Roman Tj"/>
          <w:color w:val="000000"/>
        </w:rPr>
        <w:t>Компютер калимаи рус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буда, маънояш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исоббарор 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$D) </w:t>
      </w:r>
      <w:r w:rsidRPr="000955C6">
        <w:rPr>
          <w:rFonts w:ascii="Times New Roman Tj" w:hAnsi="Times New Roman Tj" w:cs="Times New Roman Tj"/>
          <w:color w:val="000000"/>
        </w:rPr>
        <w:t>Компютер калимаи то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буда, маънояш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исоббарор 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$E) </w:t>
      </w:r>
      <w:r w:rsidRPr="000955C6">
        <w:rPr>
          <w:rFonts w:ascii="Times New Roman Tj" w:hAnsi="Times New Roman Tj" w:cs="Times New Roman Tj"/>
          <w:color w:val="000000"/>
        </w:rPr>
        <w:t>Компютер калимаи франсуз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буда, маънояш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исоббарор 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@133.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Банди (Настройка) 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урсоз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барои 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истифода мешавад?</w:t>
      </w:r>
    </w:p>
    <w:p w:rsidR="0083227B" w:rsidRPr="000955C6" w:rsidRDefault="0083227B" w:rsidP="000955C6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барои ба кор даровардани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барои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урсозии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исм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КФ ва шинондану иваз кардани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$C) барои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урсозии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арф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барои ба танзим даровардани монитор;</w:t>
      </w:r>
    </w:p>
    <w:p w:rsidR="0083227B" w:rsidRPr="000955C6" w:rsidRDefault="0083227B" w:rsidP="000955C6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барои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урсозии протсессор;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@134.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 Равзанаи гузориш гуфта чигуна равзанаро меноманд?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равзанаи система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маълумотди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ии </w:t>
      </w:r>
      <w:r w:rsidRPr="000955C6">
        <w:rPr>
          <w:rFonts w:ascii="Times New Roman Tj" w:hAnsi="Times New Roman Tj" w:cs="Times New Roman Tj"/>
          <w:color w:val="000000"/>
          <w:lang w:val="en-US"/>
        </w:rPr>
        <w:t>Windows</w:t>
      </w:r>
      <w:r w:rsidRPr="000955C6">
        <w:rPr>
          <w:rFonts w:ascii="Times New Roman Tj" w:hAnsi="Times New Roman Tj" w:cs="Times New Roman Tj"/>
          <w:color w:val="000000"/>
        </w:rPr>
        <w:t xml:space="preserve"> ба шумор меравад;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ин равзана барои кор бо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пешбин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шудааст;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ин равзана объект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оеро, ки дар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ва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 дошта мешавад ва кор бо ин объект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карда мешавад, тасвир менамояд;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дар ин равзана ахбор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ого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кунанда бароварда мешавад;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ин равзанаи асос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мебошад;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@135.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Равзана</w:t>
      </w:r>
      <w:r w:rsidRPr="000955C6">
        <w:rPr>
          <w:rFonts w:ascii="Times New Roman Tj" w:hAnsi="Times New Roman Tj"/>
          <w:bCs/>
          <w:color w:val="000000"/>
        </w:rPr>
        <w:t xml:space="preserve">е, ки </w:t>
      </w:r>
      <w:r w:rsidRPr="000955C6">
        <w:rPr>
          <w:rFonts w:ascii="Times New Roman Tj" w:hAnsi="Times New Roman Tj" w:cs="Times New Roman Tj"/>
          <w:bCs/>
          <w:color w:val="000000"/>
        </w:rPr>
        <w:t>барои кор бо барнома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 пешбин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шудааст чигуна равзана мебошад?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Равзанаи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Равзанаи гузориш;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Равзанаи ахборот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Равзанаи муколамав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Равзанаи диск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@136.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Фармони «Завершение сеанса» ч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вазифаро и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ро мекунад?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$A) Ин фармон барои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атъ гардонидани кори истифодабарандае, ки бо коди худ корро дар компютер сар кардааст;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Бо ёрии ин фармон истифодабаранда кори худро бо компютер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атъ мегардонад;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Ин фармон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йхати ном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якчанд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оеро, ки бори охирин кушода шудаанд,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Бо ёрии ин фармон файл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ва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 w:cs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дар компютер буда дарёфт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Бо ёрии ин фармон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 w:cs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 ки дар компютер пайваст карда шудаанд, танзим карда мешаванд. Монанди принтер, сканер, модем ва дигар;</w:t>
      </w:r>
    </w:p>
    <w:p w:rsidR="0083227B" w:rsidRPr="000955C6" w:rsidRDefault="0083227B" w:rsidP="000955C6">
      <w:pPr>
        <w:jc w:val="both"/>
        <w:rPr>
          <w:rFonts w:ascii="Times New Roman Tj" w:hAnsi="Times New Roman Tj"/>
          <w:bCs/>
          <w:color w:val="000000"/>
        </w:rPr>
      </w:pPr>
      <w:r w:rsidRPr="000955C6">
        <w:rPr>
          <w:rFonts w:ascii="Times New Roman Tj" w:hAnsi="Times New Roman Tj"/>
          <w:bCs/>
          <w:color w:val="000000"/>
        </w:rPr>
        <w:t>@</w:t>
      </w:r>
      <w:r w:rsidRPr="000955C6">
        <w:rPr>
          <w:rFonts w:ascii="Times New Roman Tj" w:hAnsi="Times New Roman Tj" w:cs="Times New Roman Tj"/>
          <w:bCs/>
          <w:color w:val="000000"/>
        </w:rPr>
        <w:t>137</w:t>
      </w:r>
      <w:r w:rsidRPr="000955C6">
        <w:rPr>
          <w:rFonts w:ascii="Times New Roman Tj" w:hAnsi="Times New Roman Tj"/>
          <w:bCs/>
          <w:color w:val="000000"/>
        </w:rPr>
        <w:t>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Клавиатура чист?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дастго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ест, ки барои осон намудани кори истифодабаранда хизмат мерасонад;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барои ба компютер ворид намудани информатсия ва инчунин идора намудани он хизмат менамояд;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$C) дастго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ест барои тасвири аёнии додашуда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платаи асосии КФ мебошад;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микросхемаи асосии комптер, ки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амаи амал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арифметик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ва манти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иро 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ро менамояд;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@138.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Менюи </w:t>
      </w:r>
      <w:r w:rsidRPr="000955C6">
        <w:rPr>
          <w:rFonts w:ascii="Times New Roman Tj" w:hAnsi="Times New Roman Tj"/>
          <w:color w:val="000000"/>
          <w:lang w:val="en-US"/>
        </w:rPr>
        <w:t>Microsott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2003;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$A) Файл, Правка, Вид, Избранное, Вставка, Формат, Сервис, Таблица, Окно, Справка;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$B) Файл, Правка, Вид, Вставка, Формат, Сервис, Данные, Справка;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C</w:t>
      </w:r>
      <w:r w:rsidRPr="000955C6">
        <w:rPr>
          <w:rFonts w:ascii="Times New Roman Tj" w:eastAsia="MS Mincho" w:hAnsi="Times New Roman Tj"/>
          <w:color w:val="000000"/>
        </w:rPr>
        <w:t>) Файл, Правка, Вид, Вставка, Формат, Сервис, Данные, Окно, Справка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$D) Файл, Параметры, Вставка, Формат, Сервис, Окно, Справка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Файл, Правка, Обычный, Выход, Таблица,Окно, Справка;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@139.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Менюи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2003- Формат кадом фармонхо дорад?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$A) Разрыв, Номера страниц, Дата и время…;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$B) Правописание, Язык, Статистика…;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C</w:t>
      </w:r>
      <w:r w:rsidRPr="000955C6">
        <w:rPr>
          <w:rFonts w:ascii="Times New Roman Tj" w:eastAsia="MS Mincho" w:hAnsi="Times New Roman Tj"/>
          <w:color w:val="000000"/>
        </w:rPr>
        <w:t>) Ячейки, Строка, Столбец, Лист…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$D) Создать, Открыть, Закрыть…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Обычный,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 –документ, Разметки Страницы…;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@140.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чист?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Редактори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адвали</w:t>
      </w:r>
      <w:r w:rsidRPr="000955C6">
        <w:rPr>
          <w:rFonts w:ascii="Times New Roman Tj" w:hAnsi="Times New Roman Tj"/>
          <w:color w:val="000000"/>
        </w:rPr>
        <w:t xml:space="preserve"> 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Барандаи ахбор;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Редактори график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Файли маълумот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@141.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Дар соли 1982 кадом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адвали 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сохта ба истифода дода шуд?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Visi Calc;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E</w:t>
      </w:r>
      <w:r w:rsidRPr="000955C6">
        <w:rPr>
          <w:rFonts w:ascii="Times New Roman Tj" w:hAnsi="Times New Roman Tj"/>
          <w:color w:val="000000"/>
        </w:rPr>
        <w:t>х</w:t>
      </w:r>
      <w:r w:rsidRPr="000955C6">
        <w:rPr>
          <w:rFonts w:ascii="Times New Roman Tj" w:hAnsi="Times New Roman Tj"/>
          <w:color w:val="000000"/>
          <w:lang w:val="en-US"/>
        </w:rPr>
        <w:t>cel;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Lotus 1-2-3;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Super Calc;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  <w:lang w:val="en-US"/>
        </w:rPr>
        <w:t>Cycle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@142.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Суро</w:t>
      </w:r>
      <w:r w:rsidRPr="000955C6">
        <w:rPr>
          <w:rFonts w:ascii="Times New Roman Tj" w:hAnsi="Times New Roman Tj"/>
          <w:color w:val="000000"/>
        </w:rPr>
        <w:t>ѓ</w:t>
      </w:r>
      <w:r w:rsidRPr="000955C6">
        <w:rPr>
          <w:rFonts w:ascii="Times New Roman Tj" w:eastAsia="MS Mincho" w:hAnsi="Times New Roman Tj"/>
          <w:color w:val="000000"/>
        </w:rPr>
        <w:t>аи ячейка?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$A) Сутун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/>
          <w:color w:val="000000"/>
        </w:rPr>
        <w:t>о, сатр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/>
          <w:color w:val="000000"/>
        </w:rPr>
        <w:t>о ва диаграмма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/>
          <w:color w:val="000000"/>
        </w:rPr>
        <w:t xml:space="preserve">оро суроѓаи ячейка </w:t>
      </w:r>
      <w:r w:rsidRPr="000955C6">
        <w:rPr>
          <w:rFonts w:ascii="Times New Roman Tj" w:hAnsi="Times New Roman Tj"/>
          <w:color w:val="000000"/>
        </w:rPr>
        <w:t>меноманд;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$B) Аз номи сутун ва ра</w:t>
      </w:r>
      <w:r w:rsidRPr="000955C6">
        <w:rPr>
          <w:rFonts w:ascii="Cambria" w:eastAsia="MS Mincho" w:hAnsi="Cambria" w:cs="Cambria"/>
          <w:color w:val="000000"/>
        </w:rPr>
        <w:t>қ</w:t>
      </w:r>
      <w:r w:rsidRPr="000955C6">
        <w:rPr>
          <w:rFonts w:ascii="Times New Roman Tj" w:eastAsia="MS Mincho" w:hAnsi="Times New Roman Tj"/>
          <w:color w:val="000000"/>
        </w:rPr>
        <w:t>ами сатр иборат аст;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C</w:t>
      </w:r>
      <w:r w:rsidRPr="000955C6">
        <w:rPr>
          <w:rFonts w:ascii="Times New Roman Tj" w:eastAsia="MS Mincho" w:hAnsi="Times New Roman Tj"/>
          <w:color w:val="000000"/>
        </w:rPr>
        <w:t>) Аз номи вара</w:t>
      </w:r>
      <w:r w:rsidRPr="000955C6">
        <w:rPr>
          <w:rFonts w:ascii="Cambria" w:eastAsia="MS Mincho" w:hAnsi="Cambria" w:cs="Cambria"/>
          <w:color w:val="000000"/>
        </w:rPr>
        <w:t>қ</w:t>
      </w:r>
      <w:r w:rsidRPr="000955C6">
        <w:rPr>
          <w:rFonts w:ascii="Times New Roman Tj" w:eastAsia="MS Mincho" w:hAnsi="Times New Roman Tj"/>
          <w:color w:val="000000"/>
        </w:rPr>
        <w:t>а ва ра</w:t>
      </w:r>
      <w:r w:rsidRPr="000955C6">
        <w:rPr>
          <w:rFonts w:ascii="Cambria" w:eastAsia="MS Mincho" w:hAnsi="Cambria" w:cs="Cambria"/>
          <w:color w:val="000000"/>
        </w:rPr>
        <w:t>қ</w:t>
      </w:r>
      <w:r w:rsidRPr="000955C6">
        <w:rPr>
          <w:rFonts w:ascii="Times New Roman Tj" w:eastAsia="MS Mincho" w:hAnsi="Times New Roman Tj"/>
          <w:color w:val="000000"/>
        </w:rPr>
        <w:t>ами сатр иборат аст;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$D) Аз номи сутун ва номи вара</w:t>
      </w:r>
      <w:r w:rsidRPr="000955C6">
        <w:rPr>
          <w:rFonts w:ascii="Cambria" w:eastAsia="MS Mincho" w:hAnsi="Cambria" w:cs="Cambria"/>
          <w:color w:val="000000"/>
        </w:rPr>
        <w:t>қ</w:t>
      </w:r>
      <w:r w:rsidRPr="000955C6">
        <w:rPr>
          <w:rFonts w:ascii="Times New Roman Tj" w:eastAsia="MS Mincho" w:hAnsi="Times New Roman Tj"/>
          <w:color w:val="000000"/>
        </w:rPr>
        <w:t>а иборат аст;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$E) Аз номи сутун, ра</w:t>
      </w:r>
      <w:r w:rsidRPr="000955C6">
        <w:rPr>
          <w:rFonts w:ascii="Cambria" w:eastAsia="MS Mincho" w:hAnsi="Cambria" w:cs="Cambria"/>
          <w:color w:val="000000"/>
        </w:rPr>
        <w:t>қ</w:t>
      </w:r>
      <w:r w:rsidRPr="000955C6">
        <w:rPr>
          <w:rFonts w:ascii="Times New Roman Tj" w:eastAsia="MS Mincho" w:hAnsi="Times New Roman Tj"/>
          <w:color w:val="000000"/>
        </w:rPr>
        <w:t>ами сатр ва номи вара</w:t>
      </w:r>
      <w:r w:rsidRPr="000955C6">
        <w:rPr>
          <w:rFonts w:ascii="Cambria" w:eastAsia="MS Mincho" w:hAnsi="Cambria" w:cs="Cambria"/>
          <w:color w:val="000000"/>
        </w:rPr>
        <w:t>қ</w:t>
      </w:r>
      <w:r w:rsidRPr="000955C6">
        <w:rPr>
          <w:rFonts w:ascii="Times New Roman Tj" w:eastAsia="MS Mincho" w:hAnsi="Times New Roman Tj"/>
          <w:color w:val="000000"/>
        </w:rPr>
        <w:t>а иборат аст;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@143.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Программаи </w:t>
      </w:r>
      <w:r w:rsidRPr="000955C6">
        <w:rPr>
          <w:rFonts w:ascii="Times New Roman Tj" w:hAnsi="Times New Roman Tj"/>
          <w:color w:val="000000"/>
          <w:lang w:val="en-US"/>
        </w:rPr>
        <w:t>Microsoft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2003 чанд сатр дорад?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65636;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65336;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65536;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63536;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65365;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@144.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</w:rPr>
        <w:t>Программаи</w:t>
      </w:r>
      <w:r w:rsidRPr="000955C6">
        <w:rPr>
          <w:rFonts w:ascii="Times New Roman Tj" w:hAnsi="Times New Roman Tj"/>
          <w:color w:val="000000"/>
          <w:lang w:val="en-US"/>
        </w:rPr>
        <w:t xml:space="preserve"> Microsoft Excel 2003 </w:t>
      </w:r>
      <w:r w:rsidRPr="000955C6">
        <w:rPr>
          <w:rFonts w:ascii="Times New Roman Tj" w:hAnsi="Times New Roman Tj"/>
          <w:color w:val="000000"/>
        </w:rPr>
        <w:t>чандто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катакча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дорад</w:t>
      </w:r>
      <w:r w:rsidRPr="000955C6">
        <w:rPr>
          <w:rFonts w:ascii="Times New Roman Tj" w:hAnsi="Times New Roman Tj"/>
          <w:color w:val="000000"/>
          <w:lang w:val="en-US"/>
        </w:rPr>
        <w:t>?</w:t>
      </w:r>
    </w:p>
    <w:p w:rsidR="0083227B" w:rsidRPr="000955C6" w:rsidRDefault="0083227B" w:rsidP="000955C6">
      <w:pPr>
        <w:jc w:val="both"/>
        <w:outlineLvl w:val="0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16772216;</w:t>
      </w:r>
    </w:p>
    <w:p w:rsidR="0083227B" w:rsidRPr="000955C6" w:rsidRDefault="0083227B" w:rsidP="000955C6">
      <w:pPr>
        <w:jc w:val="both"/>
        <w:outlineLvl w:val="0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16777217;</w:t>
      </w:r>
    </w:p>
    <w:p w:rsidR="0083227B" w:rsidRPr="000955C6" w:rsidRDefault="0083227B" w:rsidP="000955C6">
      <w:pPr>
        <w:jc w:val="both"/>
        <w:outlineLvl w:val="0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16777216;</w:t>
      </w:r>
    </w:p>
    <w:p w:rsidR="0083227B" w:rsidRPr="000955C6" w:rsidRDefault="0083227B" w:rsidP="000955C6">
      <w:pPr>
        <w:jc w:val="both"/>
        <w:outlineLvl w:val="0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16777211;</w:t>
      </w:r>
    </w:p>
    <w:p w:rsidR="0083227B" w:rsidRPr="000955C6" w:rsidRDefault="0083227B" w:rsidP="000955C6">
      <w:pPr>
        <w:jc w:val="both"/>
        <w:outlineLvl w:val="0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16777210;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@145.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</w:rPr>
        <w:t>Фармони</w:t>
      </w:r>
      <w:r w:rsidRPr="000955C6">
        <w:rPr>
          <w:rFonts w:ascii="Times New Roman Tj" w:hAnsi="Times New Roman Tj"/>
          <w:color w:val="000000"/>
          <w:lang w:val="en-US"/>
        </w:rPr>
        <w:t xml:space="preserve"> «</w:t>
      </w:r>
      <w:r w:rsidRPr="000955C6">
        <w:rPr>
          <w:rFonts w:ascii="Times New Roman Tj" w:hAnsi="Times New Roman Tj"/>
          <w:color w:val="000000"/>
        </w:rPr>
        <w:t>Автоподбор</w:t>
      </w:r>
      <w:r w:rsidRPr="000955C6">
        <w:rPr>
          <w:rFonts w:ascii="Times New Roman Tj" w:hAnsi="Times New Roman Tj"/>
          <w:color w:val="000000"/>
          <w:lang w:val="en-US"/>
        </w:rPr>
        <w:t xml:space="preserve">…» </w:t>
      </w:r>
      <w:r w:rsidRPr="000955C6">
        <w:rPr>
          <w:rFonts w:ascii="Times New Roman Tj" w:hAnsi="Times New Roman Tj"/>
          <w:color w:val="000000"/>
        </w:rPr>
        <w:t>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вазифаро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ро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мекунад</w:t>
      </w:r>
      <w:r w:rsidRPr="000955C6">
        <w:rPr>
          <w:rFonts w:ascii="Times New Roman Tj" w:hAnsi="Times New Roman Tj"/>
          <w:color w:val="000000"/>
          <w:lang w:val="en-US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Ин фармон файлро ба таври автомати сабт мекунад;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Ин фармон корро бо равзанаи фаъол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атъ мегардонад;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Ин фармон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адвали сохташударо ба тарзи автомати хурду калон мекунад;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Ин фармон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ифа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дар файл сохтаро ба намуде, ки ба чоп бароварда мешавад, ба экран мебарорад;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Ин фармон барои гузоштани унвони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ифа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хизмат мекунад;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@146.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Забони барномасоз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чист?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Ма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муи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ои, ки дар хотираи компютер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ойгир аст;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ида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махсус барои навиштани барнома;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ой дар диск ки ном дорад ва барои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дории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истифода мешавад;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Пайдарпайии фармон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ба кампютер чи кор карданро мефа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монад;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Маълумоти махсус;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@147.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Кадом сол Интернет ба намуди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озирааш пайдо гашт?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1999;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1988;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1990;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1985;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1987;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@148.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2022-ро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11111100110;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111110111;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@149.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2000-ро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11111001;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11111010000;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  <w:lang w:val="en-US"/>
        </w:rPr>
      </w:pPr>
      <w:r w:rsidRPr="000955C6">
        <w:rPr>
          <w:rFonts w:ascii="Times New Roman Tj" w:eastAsia="MS Mincho" w:hAnsi="Times New Roman Tj"/>
          <w:color w:val="000000"/>
          <w:lang w:val="en-US"/>
        </w:rPr>
        <w:t>@150.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Тањриргари графикии Paint?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 w:cs="Palatino Linotype"/>
          <w:color w:val="000000"/>
          <w:lang w:val="tg-Cyrl-TJ"/>
        </w:rPr>
        <w:t xml:space="preserve">$A) </w:t>
      </w:r>
      <w:r w:rsidRPr="000955C6">
        <w:rPr>
          <w:rFonts w:ascii="Times New Roman Tj" w:hAnsi="Times New Roman Tj"/>
          <w:color w:val="000000"/>
          <w:lang w:val="tg-Cyrl-TJ"/>
        </w:rPr>
        <w:t>барои сохтан ва тањрир намудани расму графикњо пешбини карда шудаанд;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</w:rPr>
        <w:t>барои ба наќшагирии расму каталогњо пешбини карда шудаанд;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</w:t>
      </w:r>
      <w:r w:rsidRPr="000955C6">
        <w:rPr>
          <w:rFonts w:ascii="Times New Roman Tj" w:hAnsi="Times New Roman Tj" w:cs="Palatino Linotype"/>
          <w:color w:val="000000"/>
          <w:lang w:val="en-US"/>
        </w:rPr>
        <w:t>C</w:t>
      </w:r>
      <w:r w:rsidRPr="000955C6">
        <w:rPr>
          <w:rFonts w:ascii="Times New Roman Tj" w:hAnsi="Times New Roman Tj" w:cs="Palatino Linotype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</w:rPr>
        <w:t>барои истифодабарии расмњои мултимеди пешбини карда шудаанд;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lang w:val="tg-Cyrl-TJ"/>
        </w:rPr>
        <w:t>барои сохтан тањлили наќшањо пешбини карда шудаанд;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</w:rPr>
        <w:t>барои нигоњ доштан ва тањрири таблитсањо пешбини карда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@151.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 xml:space="preserve">адвали электронии </w:t>
      </w:r>
      <w:r w:rsidRPr="000955C6">
        <w:rPr>
          <w:rFonts w:ascii="Times New Roman Tj" w:hAnsi="Times New Roman Tj"/>
          <w:color w:val="000000"/>
          <w:lang w:val="en-US"/>
        </w:rPr>
        <w:t>Microsoft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кай ба истифода дода шуд?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1979;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1982;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1987;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1980;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1984;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@152.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Идеяи сохтани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адвал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аз тарафи 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пайдо шуд?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Фирмаи </w:t>
      </w:r>
      <w:r w:rsidRPr="000955C6">
        <w:rPr>
          <w:rFonts w:ascii="Times New Roman Tj" w:hAnsi="Times New Roman Tj"/>
          <w:color w:val="000000"/>
          <w:lang w:val="en-US"/>
        </w:rPr>
        <w:t>Microsoft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Дэн Брикли;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Нейман;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Лейбнитс;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Атанасов;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@153.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Иттилоот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ои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конфиденсиал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гуфта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чиро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мефа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мед</w:t>
      </w:r>
      <w:r w:rsidRPr="000955C6">
        <w:rPr>
          <w:rFonts w:ascii="Times New Roman Tj" w:hAnsi="Times New Roman Tj"/>
          <w:color w:val="000000"/>
          <w:lang w:val="tg-Cyrl-TJ"/>
        </w:rPr>
        <w:t>?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$A) нофа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мо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$B) фа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мо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$C) махф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$D) кушод;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$E) нопурра;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@154.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Топология чист?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тасвиркунии компютерхо;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тасвири васли физики шабака;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тасвири физики кампютер;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тасвири глобалии шабака;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тасвири каналхо портхо;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@155.</w:t>
      </w:r>
    </w:p>
    <w:p w:rsidR="0083227B" w:rsidRPr="000955C6" w:rsidRDefault="0083227B" w:rsidP="000955C6">
      <w:pPr>
        <w:tabs>
          <w:tab w:val="left" w:pos="0"/>
        </w:tabs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Тугмача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Ctrl+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  <w:lang w:val="tt-RU"/>
        </w:rPr>
        <w:t xml:space="preserve"> дар як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ояги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кадом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фармонро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мекунанд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фармони «жирний» кардани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арф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фармони «Открыть»;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фармони «Создать»;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фармони «Печать»;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фармони «Найти»;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@156.</w:t>
      </w:r>
    </w:p>
    <w:p w:rsidR="0083227B" w:rsidRPr="000955C6" w:rsidRDefault="0083227B" w:rsidP="000955C6">
      <w:pPr>
        <w:tabs>
          <w:tab w:val="left" w:pos="0"/>
        </w:tabs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Тугмача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Ctrl+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  <w:lang w:val="tt-RU"/>
        </w:rPr>
        <w:t xml:space="preserve"> дар як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ояги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кадом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фармонро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мекунанд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фармони «Открыть»;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фармони «Центровка абзаца»;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фармони «Создать»;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фармони «Гузоштани интервал»-и 2 сатра;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фармони «Найти»;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@157.</w:t>
      </w:r>
    </w:p>
    <w:p w:rsidR="0083227B" w:rsidRPr="000955C6" w:rsidRDefault="0083227B" w:rsidP="000955C6">
      <w:pPr>
        <w:tabs>
          <w:tab w:val="left" w:pos="0"/>
        </w:tabs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 xml:space="preserve">Дар 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Word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tt-RU"/>
        </w:rPr>
        <w:t>тугмача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Ctrl+</w:t>
      </w:r>
      <w:r w:rsidRPr="000955C6">
        <w:rPr>
          <w:rFonts w:ascii="Times New Roman Tj" w:hAnsi="Times New Roman Tj"/>
          <w:color w:val="000000"/>
          <w:lang w:val="en-US"/>
        </w:rPr>
        <w:t>Shift</w:t>
      </w:r>
      <w:r w:rsidRPr="000955C6">
        <w:rPr>
          <w:rFonts w:ascii="Times New Roman Tj" w:hAnsi="Times New Roman Tj"/>
          <w:color w:val="000000"/>
        </w:rPr>
        <w:t>+</w:t>
      </w:r>
      <w:r w:rsidRPr="000955C6">
        <w:rPr>
          <w:rFonts w:ascii="Times New Roman Tj" w:hAnsi="Times New Roman Tj"/>
          <w:color w:val="000000"/>
          <w:lang w:val="en-US"/>
        </w:rPr>
        <w:t>W</w:t>
      </w:r>
      <w:r w:rsidRPr="000955C6">
        <w:rPr>
          <w:rFonts w:ascii="Times New Roman Tj" w:hAnsi="Times New Roman Tj"/>
          <w:color w:val="000000"/>
          <w:lang w:val="tt-RU"/>
        </w:rPr>
        <w:t xml:space="preserve"> дар як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ояги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кадом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фармонро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мекунанд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фармони «Открыть»;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фармони «Верхний индекс»;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фармони «Создать»;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фармони «Подчеркивание»;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фармони «Гузоштани интервал» - и 2 сатра;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@158.</w:t>
      </w:r>
    </w:p>
    <w:p w:rsidR="0083227B" w:rsidRPr="000955C6" w:rsidRDefault="0083227B" w:rsidP="000955C6">
      <w:pPr>
        <w:tabs>
          <w:tab w:val="left" w:pos="0"/>
        </w:tabs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Тугмача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Ctrl+</w:t>
      </w:r>
      <w:r w:rsidRPr="000955C6">
        <w:rPr>
          <w:rFonts w:ascii="Times New Roman Tj" w:hAnsi="Times New Roman Tj"/>
          <w:color w:val="000000"/>
          <w:lang w:val="en-US"/>
        </w:rPr>
        <w:t>Shift</w:t>
      </w:r>
      <w:r w:rsidRPr="000955C6">
        <w:rPr>
          <w:rFonts w:ascii="Times New Roman Tj" w:hAnsi="Times New Roman Tj"/>
          <w:color w:val="000000"/>
        </w:rPr>
        <w:t>+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  <w:lang w:val="tt-RU"/>
        </w:rPr>
        <w:t xml:space="preserve"> дар як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ояги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кадом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фармонро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мекунанд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фармони «Открыть»;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фармони «Двойное подчеркивание»;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фармони «Создать»;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фармони «Гузоштани интервал»-и 2 сатра;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фармони «Найти»;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@159.</w:t>
      </w:r>
    </w:p>
    <w:p w:rsidR="0083227B" w:rsidRPr="000955C6" w:rsidRDefault="0083227B" w:rsidP="000955C6">
      <w:pPr>
        <w:tabs>
          <w:tab w:val="left" w:pos="0"/>
        </w:tabs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Тугмача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Ctrl+</w:t>
      </w:r>
      <w:r w:rsidRPr="000955C6">
        <w:rPr>
          <w:rFonts w:ascii="Times New Roman Tj" w:hAnsi="Times New Roman Tj"/>
          <w:color w:val="000000"/>
          <w:lang w:val="en-US"/>
        </w:rPr>
        <w:t>Shift</w:t>
      </w:r>
      <w:r w:rsidRPr="000955C6">
        <w:rPr>
          <w:rFonts w:ascii="Times New Roman Tj" w:hAnsi="Times New Roman Tj"/>
          <w:color w:val="000000"/>
        </w:rPr>
        <w:t>+(</w:t>
      </w:r>
      <w:r w:rsidRPr="000955C6">
        <w:rPr>
          <w:rFonts w:ascii="Calibri" w:hAnsi="Calibri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tt-RU"/>
        </w:rPr>
        <w:t>дар як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ояги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кадом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фармонро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мекунанд</w:t>
      </w:r>
      <w:r w:rsidRPr="000955C6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>) фармони «Открыть»;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>) фармони «Гузоштани интервал»-и 2 сатра;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фармони «Создать»;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фармони «Уменьшение размера шрифта»;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фармони «Найти»;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@160.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Дар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ар як ячейкаи вараќи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кадом намуди ахборро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ойгир намудан мумкин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Адади,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Адади,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, формулав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Адади, формулав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Матни, формулав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Адади;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@161.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Диаграмма дар барномаи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чи тавр сохта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Вставка </w:t>
      </w:r>
      <w:r w:rsidRPr="000955C6">
        <w:rPr>
          <w:rFonts w:ascii="Times New Roman Tj" w:hAnsi="Times New Roman Tj"/>
          <w:color w:val="000000"/>
        </w:rPr>
        <w:sym w:font="Symbol" w:char="F0DE"/>
      </w:r>
      <w:r w:rsidRPr="000955C6">
        <w:rPr>
          <w:rFonts w:ascii="Times New Roman Tj" w:hAnsi="Times New Roman Tj"/>
          <w:color w:val="000000"/>
        </w:rPr>
        <w:t xml:space="preserve"> Диаграмма;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Вставка </w:t>
      </w:r>
      <w:r w:rsidRPr="000955C6">
        <w:rPr>
          <w:rFonts w:ascii="Times New Roman Tj" w:hAnsi="Times New Roman Tj"/>
          <w:color w:val="000000"/>
        </w:rPr>
        <w:sym w:font="Symbol" w:char="F0DE"/>
      </w:r>
      <w:r w:rsidRPr="000955C6">
        <w:rPr>
          <w:rFonts w:ascii="Times New Roman Tj" w:hAnsi="Times New Roman Tj"/>
          <w:color w:val="000000"/>
        </w:rPr>
        <w:t xml:space="preserve"> Рисунок </w:t>
      </w:r>
      <w:r w:rsidRPr="000955C6">
        <w:rPr>
          <w:rFonts w:ascii="Times New Roman Tj" w:hAnsi="Times New Roman Tj"/>
          <w:color w:val="000000"/>
        </w:rPr>
        <w:sym w:font="Symbol" w:char="F0DE"/>
      </w:r>
      <w:r w:rsidRPr="000955C6">
        <w:rPr>
          <w:rFonts w:ascii="Times New Roman Tj" w:hAnsi="Times New Roman Tj"/>
          <w:color w:val="000000"/>
        </w:rPr>
        <w:t xml:space="preserve"> Диаграмма;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$C) Вид </w:t>
      </w:r>
      <w:r w:rsidRPr="000955C6">
        <w:rPr>
          <w:rFonts w:ascii="Times New Roman Tj" w:hAnsi="Times New Roman Tj"/>
          <w:color w:val="000000"/>
        </w:rPr>
        <w:sym w:font="Symbol" w:char="F0DE"/>
      </w:r>
      <w:r w:rsidRPr="000955C6">
        <w:rPr>
          <w:rFonts w:ascii="Times New Roman Tj" w:hAnsi="Times New Roman Tj"/>
          <w:color w:val="000000"/>
        </w:rPr>
        <w:t xml:space="preserve"> Диаграмма;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Вставка </w:t>
      </w:r>
      <w:r w:rsidRPr="000955C6">
        <w:rPr>
          <w:rFonts w:ascii="Times New Roman Tj" w:hAnsi="Times New Roman Tj"/>
          <w:color w:val="000000"/>
        </w:rPr>
        <w:sym w:font="Symbol" w:char="F0DE"/>
      </w:r>
      <w:r w:rsidRPr="000955C6">
        <w:rPr>
          <w:rFonts w:ascii="Times New Roman Tj" w:hAnsi="Times New Roman Tj"/>
          <w:color w:val="000000"/>
        </w:rPr>
        <w:t xml:space="preserve"> Функция </w:t>
      </w:r>
      <w:r w:rsidRPr="000955C6">
        <w:rPr>
          <w:rFonts w:ascii="Times New Roman Tj" w:hAnsi="Times New Roman Tj"/>
          <w:color w:val="000000"/>
        </w:rPr>
        <w:sym w:font="Symbol" w:char="F0DE"/>
      </w:r>
      <w:r w:rsidRPr="000955C6">
        <w:rPr>
          <w:rFonts w:ascii="Times New Roman Tj" w:hAnsi="Times New Roman Tj"/>
          <w:color w:val="000000"/>
        </w:rPr>
        <w:t xml:space="preserve"> Диаграмма;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Вставка </w:t>
      </w:r>
      <w:r w:rsidRPr="000955C6">
        <w:rPr>
          <w:rFonts w:ascii="Times New Roman Tj" w:hAnsi="Times New Roman Tj"/>
          <w:color w:val="000000"/>
        </w:rPr>
        <w:sym w:font="Symbol" w:char="F0DE"/>
      </w:r>
      <w:r w:rsidRPr="000955C6">
        <w:rPr>
          <w:rFonts w:ascii="Times New Roman Tj" w:hAnsi="Times New Roman Tj"/>
          <w:color w:val="000000"/>
        </w:rPr>
        <w:t xml:space="preserve"> Функция;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@162.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en-US"/>
        </w:rPr>
        <w:t>WWW</w:t>
      </w:r>
      <w:r w:rsidRPr="000955C6">
        <w:rPr>
          <w:rFonts w:ascii="Times New Roman Tj" w:hAnsi="Times New Roman Tj"/>
          <w:color w:val="000000"/>
        </w:rPr>
        <w:t xml:space="preserve">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маъно дорад?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Аз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арф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аввали калима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 англисии </w:t>
      </w:r>
      <w:r w:rsidRPr="000955C6">
        <w:rPr>
          <w:rFonts w:ascii="Times New Roman Tj" w:hAnsi="Times New Roman Tj"/>
          <w:color w:val="000000"/>
          <w:lang w:val="en-US"/>
        </w:rPr>
        <w:t>World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Wide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 гирифта шуда, дар забони то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тар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умаи «Принтер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онии» - ро дорад;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Аз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арф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аввали калима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 англисии </w:t>
      </w:r>
      <w:r w:rsidRPr="000955C6">
        <w:rPr>
          <w:rFonts w:ascii="Times New Roman Tj" w:hAnsi="Times New Roman Tj"/>
          <w:color w:val="000000"/>
          <w:lang w:val="en-US"/>
        </w:rPr>
        <w:t>World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Wide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 гирифта шуда, дар забони то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тар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 xml:space="preserve">умаи «Кори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онии кабуд» - ро дорад, ки онро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 низ мег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/>
          <w:color w:val="000000"/>
        </w:rPr>
        <w:t>янд;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$C) Аз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арф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аввали калима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 англисии </w:t>
      </w:r>
      <w:r w:rsidRPr="000955C6">
        <w:rPr>
          <w:rFonts w:ascii="Times New Roman Tj" w:hAnsi="Times New Roman Tj"/>
          <w:color w:val="000000"/>
          <w:lang w:val="en-US"/>
        </w:rPr>
        <w:t>World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Wide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 гирифта шуда, дар забони то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тар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умаи «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онии имр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/>
          <w:color w:val="000000"/>
        </w:rPr>
        <w:t>за» - ро дорад;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Абревиатураи </w:t>
      </w:r>
      <w:r w:rsidRPr="000955C6">
        <w:rPr>
          <w:rFonts w:ascii="Times New Roman Tj" w:hAnsi="Times New Roman Tj"/>
          <w:color w:val="000000"/>
          <w:lang w:val="en-US"/>
        </w:rPr>
        <w:t>WWW</w:t>
      </w:r>
      <w:r w:rsidRPr="000955C6">
        <w:rPr>
          <w:rFonts w:ascii="Times New Roman Tj" w:hAnsi="Times New Roman Tj"/>
          <w:color w:val="000000"/>
        </w:rPr>
        <w:t xml:space="preserve"> аз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арф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аввали калима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 англисии </w:t>
      </w:r>
      <w:r w:rsidRPr="000955C6">
        <w:rPr>
          <w:rFonts w:ascii="Times New Roman Tj" w:hAnsi="Times New Roman Tj"/>
          <w:color w:val="000000"/>
          <w:lang w:val="en-US"/>
        </w:rPr>
        <w:t>World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Wide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 гирифта шуда, дар забони то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тар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умаи «Т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/>
          <w:color w:val="000000"/>
        </w:rPr>
        <w:t xml:space="preserve">ри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онии анкабуд» - ро дорад, ки онро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 низ мег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/>
          <w:color w:val="000000"/>
        </w:rPr>
        <w:t>янд;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Аз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арф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аввали калима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 англисии </w:t>
      </w:r>
      <w:r w:rsidRPr="000955C6">
        <w:rPr>
          <w:rFonts w:ascii="Times New Roman Tj" w:hAnsi="Times New Roman Tj"/>
          <w:color w:val="000000"/>
          <w:lang w:val="en-US"/>
        </w:rPr>
        <w:t>World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Wide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 гирифта шуда, дар забони то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тар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умаи «Компютер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» - ро дорад;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@163.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Нишондоди хатогии &lt;#####&gt; дар формула чиро мефа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монад?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–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натавонист номи дар формула истифода бурдаро дарёфт 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Дар формула та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сим ба сифр дорад;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оидаи навиштани оператор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дар математика вайрон шудааст;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Дарозии ячейка имкон намеди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ад, ки ададро нишон 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Дар формула ба ячейкаи мав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уд набуда ишорат дорад;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@164.</w:t>
      </w:r>
    </w:p>
    <w:p w:rsidR="0083227B" w:rsidRPr="000955C6" w:rsidRDefault="0083227B" w:rsidP="000955C6">
      <w:pPr>
        <w:tabs>
          <w:tab w:val="left" w:pos="0"/>
        </w:tabs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 xml:space="preserve">Дар 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Word</w:t>
      </w:r>
      <w:r w:rsidRPr="000955C6">
        <w:rPr>
          <w:rFonts w:ascii="Times New Roman Tj" w:hAnsi="Times New Roman Tj"/>
          <w:color w:val="000000"/>
        </w:rPr>
        <w:t xml:space="preserve"> т</w:t>
      </w:r>
      <w:r w:rsidRPr="000955C6">
        <w:rPr>
          <w:rFonts w:ascii="Times New Roman Tj" w:hAnsi="Times New Roman Tj"/>
          <w:color w:val="000000"/>
          <w:lang w:val="tt-RU"/>
        </w:rPr>
        <w:t>угмача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Ctrl+</w:t>
      </w:r>
      <w:r w:rsidRPr="000955C6">
        <w:rPr>
          <w:rFonts w:ascii="Times New Roman Tj" w:hAnsi="Times New Roman Tj"/>
          <w:color w:val="000000"/>
          <w:lang w:val="en-US"/>
        </w:rPr>
        <w:t>Shift</w:t>
      </w:r>
      <w:r w:rsidRPr="000955C6">
        <w:rPr>
          <w:rFonts w:ascii="Times New Roman Tj" w:hAnsi="Times New Roman Tj"/>
          <w:color w:val="000000"/>
        </w:rPr>
        <w:t>+=</w:t>
      </w:r>
      <w:r w:rsidRPr="000955C6">
        <w:rPr>
          <w:rFonts w:ascii="Times New Roman Tj" w:hAnsi="Times New Roman Tj"/>
          <w:color w:val="000000"/>
          <w:lang w:val="tt-RU"/>
        </w:rPr>
        <w:t xml:space="preserve"> дар як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ояги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кадом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фармонро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мекунанд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фармони «Открыть»;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фармони «Создать»;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фармони «Верхний индекс»;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фармони «Гузоштани интервал»-и 2 сатра;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фармони «Найти»;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@165.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Агар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имати</w:t>
      </w:r>
      <w:r w:rsidRPr="000955C6">
        <w:rPr>
          <w:rFonts w:ascii="Calibri" w:hAnsi="Calibri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 xml:space="preserve">а дар катакчаи А2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 xml:space="preserve">имати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 дар катакчаи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2 ва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имати х дар катачаи С2 башад, навишти дурусти</w:t>
      </w:r>
      <w:r w:rsidRPr="000955C6">
        <w:rPr>
          <w:rFonts w:ascii="Times New Roman Tj" w:hAnsi="Times New Roman Tj"/>
          <w:color w:val="000000"/>
          <w:position w:val="-24"/>
        </w:rPr>
        <w:object w:dxaOrig="1380" w:dyaOrig="680">
          <v:shape id="_x0000_i1027" type="#_x0000_t75" style="width:67.2pt;height:33pt" o:ole="">
            <v:imagedata r:id="rId8" o:title=""/>
          </v:shape>
          <o:OLEObject Type="Embed" ProgID="Equation.3" ShapeID="_x0000_i1027" DrawAspect="Content" ObjectID="_1794819577" r:id="rId9"/>
        </w:object>
      </w:r>
      <w:r w:rsidRPr="000955C6">
        <w:rPr>
          <w:rFonts w:ascii="Times New Roman Tj" w:hAnsi="Times New Roman Tj"/>
          <w:color w:val="000000"/>
        </w:rPr>
        <w:t xml:space="preserve"> -ро дар барномаи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ёбед?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999" w:dyaOrig="400">
          <v:shape id="_x0000_i1028" type="#_x0000_t75" style="width:49.8pt;height:20.4pt" o:ole="">
            <v:imagedata r:id="rId10" o:title=""/>
          </v:shape>
          <o:OLEObject Type="Embed" ProgID="Equation.3" ShapeID="_x0000_i1028" DrawAspect="Content" ObjectID="_1794819578" r:id="rId11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780" w:dyaOrig="320">
          <v:shape id="_x0000_i1029" type="#_x0000_t75" style="width:189pt;height:15.6pt" o:ole="">
            <v:imagedata r:id="rId12" o:title=""/>
          </v:shape>
          <o:OLEObject Type="Embed" ProgID="Equation.3" ShapeID="_x0000_i1029" DrawAspect="Content" ObjectID="_1794819579" r:id="rId13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4400" w:dyaOrig="320">
          <v:shape id="_x0000_i1030" type="#_x0000_t75" style="width:215.4pt;height:15.6pt" o:ole="">
            <v:imagedata r:id="rId14" o:title=""/>
          </v:shape>
          <o:OLEObject Type="Embed" ProgID="Equation.3" ShapeID="_x0000_i1030" DrawAspect="Content" ObjectID="_1794819580" r:id="rId15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379" w:dyaOrig="320">
          <v:shape id="_x0000_i1031" type="#_x0000_t75" style="width:167.4pt;height:15.6pt" o:ole="">
            <v:imagedata r:id="rId16" o:title=""/>
          </v:shape>
          <o:OLEObject Type="Embed" ProgID="Equation.3" ShapeID="_x0000_i1031" DrawAspect="Content" ObjectID="_1794819581" r:id="rId17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1900" w:dyaOrig="320">
          <v:shape id="_x0000_i1032" type="#_x0000_t75" style="width:92.4pt;height:15.6pt" o:ole="">
            <v:imagedata r:id="rId18" o:title=""/>
          </v:shape>
          <o:OLEObject Type="Embed" ProgID="Equation.3" ShapeID="_x0000_i1032" DrawAspect="Content" ObjectID="_1794819582" r:id="rId19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@166.</w:t>
      </w:r>
    </w:p>
    <w:p w:rsidR="0083227B" w:rsidRPr="000955C6" w:rsidRDefault="0083227B" w:rsidP="000955C6">
      <w:pPr>
        <w:tabs>
          <w:tab w:val="left" w:pos="0"/>
        </w:tabs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 xml:space="preserve">Дар 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Word</w:t>
      </w:r>
      <w:r w:rsidRPr="000955C6">
        <w:rPr>
          <w:rFonts w:ascii="Times New Roman Tj" w:hAnsi="Times New Roman Tj"/>
          <w:color w:val="000000"/>
        </w:rPr>
        <w:t xml:space="preserve"> т</w:t>
      </w:r>
      <w:r w:rsidRPr="000955C6">
        <w:rPr>
          <w:rFonts w:ascii="Times New Roman Tj" w:hAnsi="Times New Roman Tj"/>
          <w:color w:val="000000"/>
          <w:lang w:val="tt-RU"/>
        </w:rPr>
        <w:t>угмача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Ctrl+=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дар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як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ояги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кадом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фармонро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мекунанд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фармони «Выделить все»;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фармони «Нижний индекс»;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фармони «Создать»;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фармони «Гузоштани интервал»-и 2 сатра;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фармони «Найти»;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@167.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365-ро аз системаи хисоби дахи ба системаи хисоби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ашти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баргардонем</w:t>
      </w:r>
      <w:r w:rsidRPr="000955C6">
        <w:rPr>
          <w:rFonts w:ascii="Times New Roman Tj" w:hAnsi="Times New Roman Tj"/>
          <w:color w:val="000000"/>
        </w:rPr>
        <w:t xml:space="preserve">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555;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5555;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55555;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15105;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5551;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@168.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Функсияи шарти дар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 xml:space="preserve">адвали электронии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дар кадом намуд навишта мешавад?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  <w:lang w:val="en-US"/>
        </w:rPr>
      </w:pPr>
      <w:r w:rsidRPr="000955C6">
        <w:rPr>
          <w:rFonts w:ascii="Times New Roman Tj" w:eastAsia="MS Mincho" w:hAnsi="Times New Roman Tj"/>
          <w:color w:val="000000"/>
          <w:lang w:val="en-US"/>
        </w:rPr>
        <w:t xml:space="preserve">$A) </w:t>
      </w:r>
      <w:r w:rsidRPr="000955C6">
        <w:rPr>
          <w:rFonts w:ascii="Times New Roman Tj" w:eastAsia="MS Mincho" w:hAnsi="Times New Roman Tj"/>
          <w:color w:val="000000"/>
        </w:rPr>
        <w:t>Для</w:t>
      </w:r>
      <w:r w:rsidRPr="000955C6">
        <w:rPr>
          <w:rFonts w:ascii="Times New Roman Tj" w:eastAsia="MS Mincho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  <w:lang w:val="en-US"/>
        </w:rPr>
      </w:pPr>
      <w:r w:rsidRPr="000955C6">
        <w:rPr>
          <w:rFonts w:ascii="Times New Roman Tj" w:eastAsia="MS Mincho" w:hAnsi="Times New Roman Tj"/>
          <w:color w:val="000000"/>
          <w:lang w:val="en-US"/>
        </w:rPr>
        <w:t>$B) If;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  <w:lang w:val="en-US"/>
        </w:rPr>
      </w:pPr>
      <w:r w:rsidRPr="000955C6">
        <w:rPr>
          <w:rFonts w:ascii="Times New Roman Tj" w:eastAsia="MS Mincho" w:hAnsi="Times New Roman Tj"/>
          <w:color w:val="000000"/>
          <w:lang w:val="en-US"/>
        </w:rPr>
        <w:t>$C) For;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D</w:t>
      </w:r>
      <w:r w:rsidRPr="000955C6">
        <w:rPr>
          <w:rFonts w:ascii="Times New Roman Tj" w:eastAsia="MS Mincho" w:hAnsi="Times New Roman Tj"/>
          <w:color w:val="000000"/>
        </w:rPr>
        <w:t>) Тогда;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Если;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@169.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Фармони #ДЕЛ/0! Дар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 xml:space="preserve">адвали электрони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чиро мефа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монад?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$A) Номуаянии ячейкаро;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$B) Нодурустии формуларо;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C</w:t>
      </w:r>
      <w:r w:rsidRPr="000955C6">
        <w:rPr>
          <w:rFonts w:ascii="Times New Roman Tj" w:eastAsia="MS Mincho" w:hAnsi="Times New Roman Tj"/>
          <w:color w:val="000000"/>
        </w:rPr>
        <w:t>) Та</w:t>
      </w:r>
      <w:r w:rsidRPr="000955C6">
        <w:rPr>
          <w:rFonts w:ascii="Cambria" w:eastAsia="MS Mincho" w:hAnsi="Cambria" w:cs="Cambria"/>
          <w:color w:val="000000"/>
        </w:rPr>
        <w:t>қ</w:t>
      </w:r>
      <w:r w:rsidRPr="000955C6">
        <w:rPr>
          <w:rFonts w:ascii="Times New Roman Tj" w:eastAsia="MS Mincho" w:hAnsi="Times New Roman Tj"/>
          <w:color w:val="000000"/>
        </w:rPr>
        <w:t>сим ба нул ро;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$D) Амали калонро;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Таносубро;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@170.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Барномаи хизмати ва стандартии 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 xml:space="preserve"> «калькулятор» барои чи хизмат мекунад?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>) Барои сохтан ва тањрир намудани расму графикњо;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>) Барои азназаргузаронии файлњои матнии ТХТ;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Барои иљрокунии њисоббарорињои оддитарини статистикї ва илмї;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</w:rPr>
        <w:t>) Барои ба кор даровардани асбобњои графиксоз;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Барои њалли масъалањо;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@171.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Ба кор даровардани барномаи хизмати ва стандартии 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 xml:space="preserve"> «Калькулятор»?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A</w:t>
      </w:r>
      <w:r w:rsidRPr="000955C6">
        <w:rPr>
          <w:rFonts w:ascii="Times New Roman Tj" w:eastAsia="MS Mincho" w:hAnsi="Times New Roman Tj"/>
          <w:color w:val="000000"/>
        </w:rPr>
        <w:t>) Пуск-Программы-Стандарные-</w:t>
      </w:r>
      <w:r w:rsidRPr="000955C6">
        <w:rPr>
          <w:rFonts w:ascii="Times New Roman Tj" w:eastAsia="MS Mincho" w:hAnsi="Times New Roman Tj"/>
          <w:color w:val="000000"/>
          <w:lang w:val="en-US"/>
        </w:rPr>
        <w:t>Microsoft</w:t>
      </w:r>
      <w:r w:rsidRPr="000955C6">
        <w:rPr>
          <w:rFonts w:ascii="Times New Roman Tj" w:eastAsia="MS Mincho" w:hAnsi="Times New Roman Tj"/>
          <w:color w:val="000000"/>
        </w:rPr>
        <w:t xml:space="preserve"> </w:t>
      </w:r>
      <w:r w:rsidRPr="000955C6">
        <w:rPr>
          <w:rFonts w:ascii="Times New Roman Tj" w:eastAsia="MS Mincho" w:hAnsi="Times New Roman Tj"/>
          <w:color w:val="000000"/>
          <w:lang w:val="en-US"/>
        </w:rPr>
        <w:t>Word</w:t>
      </w:r>
      <w:r w:rsidRPr="000955C6">
        <w:rPr>
          <w:rFonts w:ascii="Times New Roman Tj" w:eastAsia="MS Mincho" w:hAnsi="Times New Roman Tj"/>
          <w:color w:val="000000"/>
        </w:rPr>
        <w:t>-Калькулятор;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B</w:t>
      </w:r>
      <w:r w:rsidRPr="000955C6">
        <w:rPr>
          <w:rFonts w:ascii="Times New Roman Tj" w:eastAsia="MS Mincho" w:hAnsi="Times New Roman Tj"/>
          <w:color w:val="000000"/>
        </w:rPr>
        <w:t>) Пуск-Программы-Стандартные-Калькулятор;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C</w:t>
      </w:r>
      <w:r w:rsidRPr="000955C6">
        <w:rPr>
          <w:rFonts w:ascii="Times New Roman Tj" w:eastAsia="MS Mincho" w:hAnsi="Times New Roman Tj"/>
          <w:color w:val="000000"/>
        </w:rPr>
        <w:t>) Пуск-Программы-Стандарные-</w:t>
      </w:r>
      <w:r w:rsidRPr="000955C6">
        <w:rPr>
          <w:rFonts w:ascii="Times New Roman Tj" w:eastAsia="MS Mincho" w:hAnsi="Times New Roman Tj"/>
          <w:color w:val="000000"/>
          <w:lang w:val="en-US"/>
        </w:rPr>
        <w:t>Microsoft</w:t>
      </w:r>
      <w:r w:rsidRPr="000955C6">
        <w:rPr>
          <w:rFonts w:ascii="Times New Roman Tj" w:eastAsia="MS Mincho" w:hAnsi="Times New Roman Tj"/>
          <w:color w:val="000000"/>
        </w:rPr>
        <w:t xml:space="preserve"> </w:t>
      </w:r>
      <w:r w:rsidRPr="000955C6">
        <w:rPr>
          <w:rFonts w:ascii="Times New Roman Tj" w:eastAsia="MS Mincho" w:hAnsi="Times New Roman Tj"/>
          <w:color w:val="000000"/>
          <w:lang w:val="en-US"/>
        </w:rPr>
        <w:t>office</w:t>
      </w:r>
      <w:r w:rsidRPr="000955C6">
        <w:rPr>
          <w:rFonts w:ascii="Times New Roman Tj" w:eastAsia="MS Mincho" w:hAnsi="Times New Roman Tj"/>
          <w:color w:val="000000"/>
        </w:rPr>
        <w:t>-Калькулятор;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D</w:t>
      </w:r>
      <w:r w:rsidRPr="000955C6">
        <w:rPr>
          <w:rFonts w:ascii="Times New Roman Tj" w:eastAsia="MS Mincho" w:hAnsi="Times New Roman Tj"/>
          <w:color w:val="000000"/>
        </w:rPr>
        <w:t>) Пуск-Программы-Стандарные-</w:t>
      </w:r>
      <w:r w:rsidRPr="000955C6">
        <w:rPr>
          <w:rFonts w:ascii="Times New Roman Tj" w:eastAsia="MS Mincho" w:hAnsi="Times New Roman Tj"/>
          <w:color w:val="000000"/>
          <w:lang w:val="en-US"/>
        </w:rPr>
        <w:t>Microsoft</w:t>
      </w:r>
      <w:r w:rsidRPr="000955C6">
        <w:rPr>
          <w:rFonts w:ascii="Times New Roman Tj" w:eastAsia="MS Mincho" w:hAnsi="Times New Roman Tj"/>
          <w:color w:val="000000"/>
        </w:rPr>
        <w:t xml:space="preserve"> </w:t>
      </w:r>
      <w:r w:rsidRPr="000955C6">
        <w:rPr>
          <w:rFonts w:ascii="Times New Roman Tj" w:eastAsia="MS Mincho" w:hAnsi="Times New Roman Tj"/>
          <w:color w:val="000000"/>
          <w:lang w:val="en-US"/>
        </w:rPr>
        <w:t>Excel</w:t>
      </w:r>
      <w:r w:rsidRPr="000955C6">
        <w:rPr>
          <w:rFonts w:ascii="Times New Roman Tj" w:eastAsia="MS Mincho" w:hAnsi="Times New Roman Tj"/>
          <w:color w:val="000000"/>
        </w:rPr>
        <w:t>-Калькулятор;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eastAsia="MS Mincho" w:hAnsi="Times New Roman Tj"/>
          <w:color w:val="000000"/>
        </w:rPr>
        <w:t>Пуск-Программы-Стандарные-Выход из системы-Калькулятор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@172.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Фармони #ЗНАЧ! Дар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адвали электрони чиро мефа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монад?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$A) Ин хатоги хангоми номувофикии типхо ба вукуъ меояд;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$B) Чой нашудани адад дар катакча;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$C) Ин хатоги хангоми нофахмо будани ном ва ё адреси катакчахо ба вукуъ меояд;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$D) Дохил намудани ададхо дар майдони типии санави ё вакт;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Номумкинии муро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иат;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@173.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Фармони #ЧИСЛО! Дар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адвали электрони чиро мефа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монад?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$A) Ин хатоги таксим ба нулро ифода мекунад;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$B) Чой нашудани адад дар катакча;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$C) Ин хатоги хангоми нофахмо будани ном ва ё адреси катакчахо ба вукуъ меояд;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$D) Дохил намудани ададхо дар майдони типии санави ё вакт;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Номумкин будани амал;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@174.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Фармони #ИМЯ? Дар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адвали электрони чиро мефа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монад?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$A) Ин хатоги таксим ба нулро ифода мекунад;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$B) Чой нашудани адад дар катакча;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$C) Ин хатоги хангоми нофахмо будани ном ва ё адреси катакчахо ба вукуъ меояд;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$D) Дохил намудани ададхо дар майдони типии санави ё вакт;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Номумкинии муро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иат;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@175.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Кашфиёти худро Чарлз Беббиљ чи ном гузошт?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$A) Универсалї;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$B) Идоракунї;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$C) Механикї;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$D) Перфокорти;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Аналитикї;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@176.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Фон Нейман дар маќола овардааст, ки компютер бояд аз ќисмњои зерин иборат бошад?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$A) Арифметикї, аналитикї,</w:t>
      </w:r>
      <w:r w:rsidRPr="000955C6">
        <w:rPr>
          <w:rFonts w:ascii="Calibri" w:eastAsia="MS Mincho" w:hAnsi="Calibri"/>
          <w:color w:val="000000"/>
        </w:rPr>
        <w:t xml:space="preserve"> </w:t>
      </w:r>
      <w:r w:rsidRPr="000955C6">
        <w:rPr>
          <w:rFonts w:ascii="Times New Roman Tj" w:eastAsia="MS Mincho" w:hAnsi="Times New Roman Tj"/>
          <w:color w:val="000000"/>
        </w:rPr>
        <w:t>таљњизоти беруна;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$B) Арифметикї, статистикї, хотира;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$C) Арифметикї, оморї, идоракунї;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$D) Арифметикї-мантиќї, идоракунї, хотира, таљњизоти беруна;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Арифметикї, сохторї, мантикї;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@177.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Вазифаи якуми СА?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A</w:t>
      </w:r>
      <w:r w:rsidRPr="000955C6">
        <w:rPr>
          <w:rFonts w:ascii="Times New Roman Tj" w:eastAsia="MS Mincho" w:hAnsi="Times New Roman Tj"/>
          <w:color w:val="000000"/>
        </w:rPr>
        <w:t>) Барномањои татбиќиро бо навбат ба хотираи фаврї даъват менамояд;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B</w:t>
      </w:r>
      <w:r w:rsidRPr="000955C6">
        <w:rPr>
          <w:rFonts w:ascii="Times New Roman Tj" w:eastAsia="MS Mincho" w:hAnsi="Times New Roman Tj"/>
          <w:color w:val="000000"/>
        </w:rPr>
        <w:t>) Ташкили кор ва идораи барномањоро ба уњда дорад;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C</w:t>
      </w:r>
      <w:r w:rsidRPr="000955C6">
        <w:rPr>
          <w:rFonts w:ascii="Times New Roman Tj" w:eastAsia="MS Mincho" w:hAnsi="Times New Roman Tj"/>
          <w:color w:val="000000"/>
        </w:rPr>
        <w:t>) Барои идораи дигар ќисмњо ва раванди иљрои барнома;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D</w:t>
      </w:r>
      <w:r w:rsidRPr="000955C6">
        <w:rPr>
          <w:rFonts w:ascii="Times New Roman Tj" w:eastAsia="MS Mincho" w:hAnsi="Times New Roman Tj"/>
          <w:color w:val="000000"/>
        </w:rPr>
        <w:t>)Таъмини истифодаи якхела ва стандартии ќисмњои дохилкунї-хориљкунї иттилоот мебошад;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Ба хотираи фаврии компютер нусхабардорї кардан ва ба кор омода сохтани барномањои татбиќи ба њисоб меравад;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@178.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Вазифаи дуюми СА?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>) Ба хотираи фаврии компютер нусхабардорї кардан ва ба кор омода сохтани барномањои татбиќи ба њисоб меравад;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eastAsia="MS Mincho" w:hAnsi="Times New Roman Tj"/>
          <w:color w:val="000000"/>
        </w:rPr>
        <w:t>Ташкили кор ва идораи барномањоро ба уњда дорад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eastAsia="MS Mincho" w:hAnsi="Times New Roman Tj"/>
          <w:color w:val="000000"/>
        </w:rPr>
        <w:t>Барои идораи дигар ќисмњо ва раванди иљрои барнома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eastAsia="MS Mincho" w:hAnsi="Times New Roman Tj"/>
          <w:color w:val="000000"/>
        </w:rPr>
        <w:t>Таъмини истифодаи якхела ва стандартии ќисмњои дохилкунї-хориљкунї иттилоот мебошад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Байни компютеру истифодабаранда робитае барќарор мегардад;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@179.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Системаи амалиётии </w:t>
      </w:r>
      <w:r w:rsidRPr="000955C6">
        <w:rPr>
          <w:rFonts w:ascii="Times New Roman Tj" w:hAnsi="Times New Roman Tj"/>
          <w:color w:val="000000"/>
          <w:lang w:val="en-US"/>
        </w:rPr>
        <w:t>Linux</w:t>
      </w:r>
      <w:r w:rsidRPr="000955C6">
        <w:rPr>
          <w:rFonts w:ascii="Times New Roman Tj" w:hAnsi="Times New Roman Tj"/>
          <w:color w:val="000000"/>
        </w:rPr>
        <w:t xml:space="preserve"> аз тарафи ки сохта шудааст.?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>) Линус Торвалд;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>) Хелсинк Линус;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Торвалд Командер;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</w:rPr>
        <w:t>) Нортон Камандер;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Ритер Нортон;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@180.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Кадом намуди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маълумоти меноманд?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оеро</w:t>
      </w:r>
      <w:r w:rsidRPr="000955C6">
        <w:rPr>
          <w:rFonts w:ascii="Times New Roman Tj" w:hAnsi="Times New Roman Tj"/>
          <w:color w:val="000000"/>
        </w:rPr>
        <w:t xml:space="preserve"> меноманд, ки дар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гуногуни зиёде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 меноманд, ки дар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тан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адади ного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 меноманд, ки дар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тан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матни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 меноманд, ки дар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тан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махсус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 меноманд, ки дар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расм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@181.</w:t>
      </w:r>
    </w:p>
    <w:p w:rsidR="0083227B" w:rsidRPr="000955C6" w:rsidRDefault="0083227B" w:rsidP="000955C6">
      <w:pPr>
        <w:tabs>
          <w:tab w:val="left" w:pos="0"/>
        </w:tabs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 xml:space="preserve"> Дар барномаи MS Word т</w:t>
      </w:r>
      <w:r w:rsidRPr="000955C6">
        <w:rPr>
          <w:rFonts w:ascii="Times New Roman Tj" w:hAnsi="Times New Roman Tj"/>
          <w:color w:val="000000"/>
          <w:lang w:val="tt-RU"/>
        </w:rPr>
        <w:t>угмача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Ctrl+2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дар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як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ояги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кадом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фармонро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мекунанд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фармони «Открыть»;</w:t>
      </w:r>
    </w:p>
    <w:p w:rsidR="0083227B" w:rsidRPr="000955C6" w:rsidRDefault="0083227B" w:rsidP="000955C6">
      <w:pPr>
        <w:spacing w:line="276" w:lineRule="auto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фармони «Гузоштани интервал»-и 2 сатра;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фармони «Создать»;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фармони «Выделить все»;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фармони «Найти»;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@182.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Дар барномаи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барои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навъи майдонро «числовой» интихоб менамоянд?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Барои дохил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рамз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Барои дохил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адади;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Барои дохил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Барои дохил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ва 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ам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Барои дохил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 </w:t>
      </w:r>
      <w:r w:rsidRPr="000955C6">
        <w:rPr>
          <w:rFonts w:ascii="Times New Roman Tj" w:hAnsi="Times New Roman Tj"/>
          <w:color w:val="000000"/>
          <w:lang w:val="en-US"/>
        </w:rPr>
        <w:t>OLE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@183.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Изофаноми 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кадом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docx;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ppt;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xlsx;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lang w:val="en-US"/>
        </w:rPr>
        <w:t>mdb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lang w:val="en-US"/>
        </w:rPr>
        <w:t>bmp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@184.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Дар типи майдони «Дата/время» аз кадом сол то кадом солро дохил кардан мумукин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150 то 2002;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120 то 1999;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100 то 9945;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79 то 2435;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 то 9999;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@185.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Дар майдони «Денежный» кадом намуди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дохил кардан мумкин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ададиро;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амаи рамз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гур</w:t>
      </w:r>
      <w:r w:rsidRPr="000955C6">
        <w:rPr>
          <w:rFonts w:ascii="Cambria" w:hAnsi="Cambria" w:cs="Cambria"/>
          <w:color w:val="000000"/>
        </w:rPr>
        <w:t>ӯҳ</w:t>
      </w:r>
      <w:r w:rsidRPr="000955C6">
        <w:rPr>
          <w:rFonts w:ascii="Times New Roman Tj" w:hAnsi="Times New Roman Tj"/>
          <w:color w:val="000000"/>
        </w:rPr>
        <w:t>и тугмача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асосии клавиатураро;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дар шакли пули навишташударо;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матниро;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Санаи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/>
          <w:color w:val="000000"/>
        </w:rPr>
        <w:t>з, мо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ва соли таваллудро;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@186.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Дар майдони «Числовой» то чанд байт рамзро дохил кардан мумкин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256 байт;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9 байт;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8 байт;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4 байт;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125 байт;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@187.</w:t>
      </w:r>
    </w:p>
    <w:p w:rsidR="0083227B" w:rsidRPr="000955C6" w:rsidRDefault="0083227B" w:rsidP="000955C6">
      <w:pPr>
        <w:tabs>
          <w:tab w:val="left" w:pos="0"/>
        </w:tabs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 xml:space="preserve">Дар барнома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Word</w:t>
      </w:r>
      <w:r w:rsidRPr="000955C6">
        <w:rPr>
          <w:rFonts w:ascii="Times New Roman Tj" w:hAnsi="Times New Roman Tj"/>
          <w:color w:val="000000"/>
        </w:rPr>
        <w:t xml:space="preserve"> т</w:t>
      </w:r>
      <w:r w:rsidRPr="000955C6">
        <w:rPr>
          <w:rFonts w:ascii="Times New Roman Tj" w:hAnsi="Times New Roman Tj"/>
          <w:color w:val="000000"/>
          <w:lang w:val="tt-RU"/>
        </w:rPr>
        <w:t>угмача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Ctrl+</w:t>
      </w:r>
      <w:r w:rsidRPr="000955C6">
        <w:rPr>
          <w:rFonts w:ascii="Times New Roman Tj" w:hAnsi="Times New Roman Tj"/>
          <w:color w:val="000000"/>
          <w:lang w:val="en-US"/>
        </w:rPr>
        <w:t>U</w:t>
      </w:r>
      <w:r w:rsidRPr="000955C6">
        <w:rPr>
          <w:rFonts w:ascii="Times New Roman Tj" w:hAnsi="Times New Roman Tj"/>
          <w:color w:val="000000"/>
          <w:lang w:val="tt-RU"/>
        </w:rPr>
        <w:t xml:space="preserve"> дар як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ояги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кадом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фармонро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мекунанд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фармони «Открыть»;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фармони «Почеркивание»;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фармони «Создать»;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фармони «Печать»;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фармони «Найти»;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color w:val="000000"/>
        </w:rPr>
        <w:t>@188.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Агар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 xml:space="preserve">имати а дар катакчаи А2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 xml:space="preserve">имати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 дар катакчаи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2 ва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 xml:space="preserve">имати х дар катачаи С2 башад, навишти дурусти </w:t>
      </w:r>
      <w:r w:rsidRPr="000955C6">
        <w:rPr>
          <w:rFonts w:ascii="Times New Roman Tj" w:hAnsi="Times New Roman Tj"/>
          <w:color w:val="000000"/>
          <w:position w:val="-10"/>
        </w:rPr>
        <w:object w:dxaOrig="880" w:dyaOrig="360">
          <v:shape id="_x0000_i1033" type="#_x0000_t75" style="width:43.8pt;height:18pt" o:ole="">
            <v:imagedata r:id="rId20" o:title=""/>
          </v:shape>
          <o:OLEObject Type="Embed" ProgID="Equation.3" ShapeID="_x0000_i1033" DrawAspect="Content" ObjectID="_1794819583" r:id="rId21"/>
        </w:object>
      </w:r>
      <w:r w:rsidRPr="000955C6">
        <w:rPr>
          <w:rFonts w:ascii="Times New Roman Tj" w:hAnsi="Times New Roman Tj"/>
          <w:color w:val="000000"/>
        </w:rPr>
        <w:t xml:space="preserve"> -ро ёбед?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  <w:position w:val="-10"/>
        </w:rPr>
        <w:object w:dxaOrig="1740" w:dyaOrig="320">
          <v:shape id="_x0000_i1034" type="#_x0000_t75" style="width:87pt;height:15.6pt" o:ole="">
            <v:imagedata r:id="rId22" o:title=""/>
          </v:shape>
          <o:OLEObject Type="Embed" ProgID="Equation.3" ShapeID="_x0000_i1034" DrawAspect="Content" ObjectID="_1794819584" r:id="rId23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  <w:position w:val="-10"/>
        </w:rPr>
        <w:object w:dxaOrig="2960" w:dyaOrig="320">
          <v:shape id="_x0000_i1035" type="#_x0000_t75" style="width:140.4pt;height:15.6pt" o:ole="">
            <v:imagedata r:id="rId24" o:title=""/>
          </v:shape>
          <o:OLEObject Type="Embed" ProgID="Equation.3" ShapeID="_x0000_i1035" DrawAspect="Content" ObjectID="_1794819585" r:id="rId25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</w:rPr>
        <w:object w:dxaOrig="2360" w:dyaOrig="320">
          <v:shape id="_x0000_i1036" type="#_x0000_t75" style="width:117pt;height:15.6pt" o:ole="">
            <v:imagedata r:id="rId26" o:title=""/>
          </v:shape>
          <o:OLEObject Type="Embed" ProgID="Equation.3" ShapeID="_x0000_i1036" DrawAspect="Content" ObjectID="_1794819586" r:id="rId27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position w:val="-10"/>
        </w:rPr>
        <w:object w:dxaOrig="1880" w:dyaOrig="320">
          <v:shape id="_x0000_i1037" type="#_x0000_t75" style="width:92.4pt;height:15.6pt" o:ole="">
            <v:imagedata r:id="rId28" o:title=""/>
          </v:shape>
          <o:OLEObject Type="Embed" ProgID="Equation.3" ShapeID="_x0000_i1037" DrawAspect="Content" ObjectID="_1794819587" r:id="rId29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  <w:position w:val="-10"/>
        </w:rPr>
        <w:object w:dxaOrig="1840" w:dyaOrig="320">
          <v:shape id="_x0000_i1038" type="#_x0000_t75" style="width:91.8pt;height:15.6pt" o:ole="">
            <v:imagedata r:id="rId30" o:title=""/>
          </v:shape>
          <o:OLEObject Type="Embed" ProgID="Equation.3" ShapeID="_x0000_i1038" DrawAspect="Content" ObjectID="_1794819588" r:id="rId31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Calibri" w:hAnsi="Calibri"/>
          <w:color w:val="000000"/>
        </w:rPr>
      </w:pPr>
      <w:r w:rsidRPr="000955C6">
        <w:rPr>
          <w:rFonts w:ascii="Times New Roman Tj" w:hAnsi="Times New Roman Tj"/>
          <w:color w:val="000000"/>
        </w:rPr>
        <w:t>@189.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Кадом сол Интернет ба намуди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озирааш пайдо гашт?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1999;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1988;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1990;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1985;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1987;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@190.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компютери чанд намуд мешаванд?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Шаш намуд;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Пан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 xml:space="preserve"> намуд;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Се намуд;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Як намуд;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Чор намуд;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@191.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Дар барномаи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барои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навъи майдонро «Поле МЕМО» интихоб менамоянд?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Барои дохил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рамз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Барои дохил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адади;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Барои дохил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Барои дохил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ва 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ам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Барои дохил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 </w:t>
      </w:r>
      <w:r w:rsidRPr="000955C6">
        <w:rPr>
          <w:rFonts w:ascii="Times New Roman Tj" w:hAnsi="Times New Roman Tj"/>
          <w:color w:val="000000"/>
          <w:lang w:val="en-US"/>
        </w:rPr>
        <w:t>OLE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@192.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Дар 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>-</w:t>
      </w:r>
      <w:r w:rsidRPr="000955C6">
        <w:rPr>
          <w:rFonts w:ascii="Times New Roman Tj" w:hAnsi="Times New Roman Tj"/>
          <w:color w:val="000000"/>
          <w:lang w:val="en-US"/>
        </w:rPr>
        <w:t>Power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Point</w:t>
      </w:r>
      <w:r w:rsidRPr="000955C6">
        <w:rPr>
          <w:rFonts w:ascii="Times New Roman Tj" w:hAnsi="Times New Roman Tj"/>
          <w:color w:val="000000"/>
        </w:rPr>
        <w:t xml:space="preserve"> 2016 чи тавр аниматсияро истифода бурдан мумкин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Вставка-Настройка времени;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Показ слайдов –Настройка времени;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Анимация –Добавить анимацию;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Вставка –Дата и время;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Формат –Разметка слайда;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@193.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Изофаноми 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Power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Point</w:t>
      </w:r>
      <w:r w:rsidRPr="000955C6">
        <w:rPr>
          <w:rFonts w:ascii="Times New Roman Tj" w:hAnsi="Times New Roman Tj"/>
          <w:color w:val="000000"/>
        </w:rPr>
        <w:t xml:space="preserve"> 2016 кадом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doc</w:t>
      </w:r>
      <w:r w:rsidRPr="000955C6">
        <w:rPr>
          <w:rFonts w:ascii="Times New Roman Tj" w:hAnsi="Times New Roman Tj"/>
          <w:color w:val="000000"/>
        </w:rPr>
        <w:t>х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pp</w:t>
      </w:r>
      <w:r w:rsidRPr="000955C6">
        <w:rPr>
          <w:rFonts w:ascii="Times New Roman Tj" w:hAnsi="Times New Roman Tj"/>
          <w:color w:val="000000"/>
        </w:rPr>
        <w:t>х</w:t>
      </w:r>
      <w:r w:rsidRPr="000955C6">
        <w:rPr>
          <w:rFonts w:ascii="Times New Roman Tj" w:hAnsi="Times New Roman Tj"/>
          <w:color w:val="000000"/>
          <w:lang w:val="en-US"/>
        </w:rPr>
        <w:t>t;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xls</w:t>
      </w:r>
      <w:r w:rsidRPr="000955C6">
        <w:rPr>
          <w:rFonts w:ascii="Times New Roman Tj" w:hAnsi="Times New Roman Tj"/>
          <w:color w:val="000000"/>
        </w:rPr>
        <w:t>ч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mdb</w:t>
      </w:r>
      <w:r w:rsidRPr="000955C6">
        <w:rPr>
          <w:rFonts w:ascii="Times New Roman Tj" w:hAnsi="Times New Roman Tj"/>
          <w:color w:val="000000"/>
        </w:rPr>
        <w:t>х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bmp;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@194.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барномаи</w:t>
      </w:r>
      <w:r w:rsidRPr="000955C6">
        <w:rPr>
          <w:rFonts w:ascii="Times New Roman Tj" w:hAnsi="Times New Roman Tj"/>
          <w:color w:val="000000"/>
          <w:lang w:val="en-US"/>
        </w:rPr>
        <w:t xml:space="preserve"> MS-Power Point 2016 </w:t>
      </w:r>
      <w:r w:rsidRPr="000955C6">
        <w:rPr>
          <w:rFonts w:ascii="Times New Roman Tj" w:hAnsi="Times New Roman Tj"/>
          <w:color w:val="000000"/>
        </w:rPr>
        <w:t>слайд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тавр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иваз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карда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мешавад</w:t>
      </w:r>
      <w:r w:rsidRPr="000955C6">
        <w:rPr>
          <w:rFonts w:ascii="Times New Roman Tj" w:hAnsi="Times New Roman Tj"/>
          <w:color w:val="000000"/>
          <w:lang w:val="en-US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Главная-Макет;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Показ слайдов –Настройка времени;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Показ слайдов –Настройка анимации;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Показ слайды –Смена слайдов;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Формат –Разметка слайда;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@195.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Дар 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>-</w:t>
      </w:r>
      <w:r w:rsidRPr="000955C6">
        <w:rPr>
          <w:rFonts w:ascii="Times New Roman Tj" w:hAnsi="Times New Roman Tj"/>
          <w:color w:val="000000"/>
          <w:lang w:val="en-US"/>
        </w:rPr>
        <w:t>Power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Point</w:t>
      </w:r>
      <w:r w:rsidRPr="000955C6">
        <w:rPr>
          <w:rFonts w:ascii="Times New Roman Tj" w:hAnsi="Times New Roman Tj"/>
          <w:color w:val="000000"/>
        </w:rPr>
        <w:t xml:space="preserve"> 2016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тавр ва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ту соатро гузоштан мумкин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Главная-Настройка времени;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Слайд-шоу –Настройка времени;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Показ слайдов –Настройка анимации;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Показ слайды –Смена слайдов;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Вид –Дата и время;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@196.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Дар 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>-</w:t>
      </w:r>
      <w:r w:rsidRPr="000955C6">
        <w:rPr>
          <w:rFonts w:ascii="Times New Roman Tj" w:hAnsi="Times New Roman Tj"/>
          <w:color w:val="000000"/>
          <w:lang w:val="en-US"/>
        </w:rPr>
        <w:t>Power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Point</w:t>
      </w:r>
      <w:r w:rsidRPr="000955C6">
        <w:rPr>
          <w:rFonts w:ascii="Times New Roman Tj" w:hAnsi="Times New Roman Tj"/>
          <w:color w:val="000000"/>
        </w:rPr>
        <w:t xml:space="preserve"> 2016 слайди навро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тавр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амро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кардан мумкин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Формат –Разметка слайда;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Слайд-шоу- создать;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Вид-Показ слайдов;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Анимация – Вставить;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Вставка – Создать слайд;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@197.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Дар 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>-</w:t>
      </w:r>
      <w:r w:rsidRPr="000955C6">
        <w:rPr>
          <w:rFonts w:ascii="Times New Roman Tj" w:hAnsi="Times New Roman Tj"/>
          <w:color w:val="000000"/>
          <w:lang w:val="en-US"/>
        </w:rPr>
        <w:t>Power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Point</w:t>
      </w:r>
      <w:r w:rsidRPr="000955C6">
        <w:rPr>
          <w:rFonts w:ascii="Times New Roman Tj" w:hAnsi="Times New Roman Tj"/>
          <w:color w:val="000000"/>
        </w:rPr>
        <w:t xml:space="preserve"> 2016 фармони «Создать слайд» ба кадом меню таалу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 xml:space="preserve"> дорад?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Вставка;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Переходы;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Вид;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Рецензирование;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Формат;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@198.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Объектхои барномаи СИПД </w:t>
      </w:r>
      <w:r w:rsidRPr="000955C6">
        <w:rPr>
          <w:rFonts w:ascii="Times New Roman Tj" w:hAnsi="Times New Roman Tj"/>
          <w:color w:val="000000"/>
          <w:lang w:val="tg-Cyrl-TJ"/>
        </w:rPr>
        <w:t>Microsoft Access кадом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оянд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$A)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адвал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,</w:t>
      </w:r>
      <w:r w:rsidRPr="000955C6">
        <w:rPr>
          <w:rFonts w:ascii="Times New Roman Tj" w:hAnsi="Times New Roman Tj" w:cs="Times New Roman Tj"/>
          <w:color w:val="000000"/>
          <w:lang w:val="tt-RU"/>
        </w:rPr>
        <w:t>дархост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шакл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исобот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са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ифа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,</w:t>
      </w:r>
      <w:r w:rsidRPr="000955C6">
        <w:rPr>
          <w:rFonts w:ascii="Times New Roman Tj" w:hAnsi="Times New Roman Tj" w:cs="Times New Roman Tj"/>
          <w:color w:val="000000"/>
          <w:lang w:val="tt-RU"/>
        </w:rPr>
        <w:t>номи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майдон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$B)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адвал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имзо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шакл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исобот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са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ифа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,</w:t>
      </w:r>
      <w:r w:rsidRPr="000955C6">
        <w:rPr>
          <w:rFonts w:ascii="Times New Roman Tj" w:hAnsi="Times New Roman Tj" w:cs="Times New Roman Tj"/>
          <w:color w:val="000000"/>
          <w:lang w:val="tt-RU"/>
        </w:rPr>
        <w:t>макрос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модул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$C) </w:t>
      </w:r>
      <w:r w:rsidRPr="000955C6">
        <w:rPr>
          <w:rFonts w:ascii="Cambria" w:hAnsi="Cambria" w:cs="Cambria"/>
          <w:color w:val="000000"/>
          <w:lang w:val="tg-Cyrl-TJ"/>
        </w:rPr>
        <w:t>ҷ</w:t>
      </w:r>
      <w:r w:rsidRPr="000955C6">
        <w:rPr>
          <w:rFonts w:ascii="Times New Roman Tj" w:hAnsi="Times New Roman Tj"/>
          <w:color w:val="000000"/>
          <w:lang w:val="tt-RU"/>
        </w:rPr>
        <w:t>адвал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дархос</w:t>
      </w:r>
      <w:r w:rsidRPr="000955C6">
        <w:rPr>
          <w:rFonts w:ascii="Times New Roman Tj" w:hAnsi="Times New Roman Tj"/>
          <w:color w:val="000000"/>
          <w:lang w:val="tt-RU"/>
        </w:rPr>
        <w:t>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шакл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исобот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са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ифа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,</w:t>
      </w:r>
      <w:r w:rsidRPr="000955C6">
        <w:rPr>
          <w:rFonts w:ascii="Times New Roman Tj" w:hAnsi="Times New Roman Tj" w:cs="Times New Roman Tj"/>
          <w:color w:val="000000"/>
          <w:lang w:val="tt-RU"/>
        </w:rPr>
        <w:t>макрос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модул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номи майдон,шакл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исобот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са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ифа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,</w:t>
      </w:r>
      <w:r w:rsidRPr="000955C6">
        <w:rPr>
          <w:rFonts w:ascii="Times New Roman Tj" w:hAnsi="Times New Roman Tj" w:cs="Times New Roman Tj"/>
          <w:color w:val="000000"/>
          <w:lang w:val="tt-RU"/>
        </w:rPr>
        <w:t>макрос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tt-RU"/>
        </w:rPr>
        <w:t>шакл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исобо</w:t>
      </w:r>
      <w:r w:rsidRPr="000955C6">
        <w:rPr>
          <w:rFonts w:ascii="Times New Roman Tj" w:hAnsi="Times New Roman Tj"/>
          <w:color w:val="000000"/>
          <w:lang w:val="tt-RU"/>
        </w:rPr>
        <w:t>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са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ифа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дархост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андозаи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майдон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@199.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Намуд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>ои шабака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>ои компютер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 кадом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>оянд?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Локал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>) Глобал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Локал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ва глобал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</w:rPr>
        <w:t>) Умуми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Дохил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@200.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Асоси базаи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оро дар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ташкил 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>) Вара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) Сатр;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Таблитса;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</w:rPr>
        <w:t xml:space="preserve">) Сутун;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Китоб;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@201.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Объекти пурсиш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(Запросы) дар барномаи </w:t>
      </w:r>
      <w:r w:rsidRPr="000955C6">
        <w:rPr>
          <w:rFonts w:ascii="Times New Roman Tj" w:hAnsi="Times New Roman Tj"/>
          <w:color w:val="000000"/>
          <w:lang w:val="en-US"/>
        </w:rPr>
        <w:t>Acc</w:t>
      </w:r>
      <w:r w:rsidRPr="000955C6">
        <w:rPr>
          <w:rFonts w:ascii="Times New Roman Tj" w:hAnsi="Times New Roman Tj"/>
          <w:color w:val="000000"/>
        </w:rPr>
        <w:t>е</w:t>
      </w:r>
      <w:r w:rsidRPr="000955C6">
        <w:rPr>
          <w:rFonts w:ascii="Times New Roman Tj" w:hAnsi="Times New Roman Tj"/>
          <w:color w:val="000000"/>
          <w:lang w:val="en-US"/>
        </w:rPr>
        <w:t>ss</w:t>
      </w:r>
      <w:r w:rsidRPr="000955C6">
        <w:rPr>
          <w:rFonts w:ascii="Times New Roman Tj" w:hAnsi="Times New Roman Tj"/>
          <w:color w:val="000000"/>
        </w:rPr>
        <w:t xml:space="preserve">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вазифаро 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ро мекунад?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имконият 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анд, ки тавасути хусусият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гуногун ахбор аз базаи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ёфт шавад;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пайдарпаии макрофармон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 мебошанд, ки барои васеъкунии имконият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система хизмат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$C) объекте мебошад, ки барномаи дар забони барномасозии </w:t>
      </w:r>
      <w:r w:rsidRPr="000955C6">
        <w:rPr>
          <w:rFonts w:ascii="Times New Roman Tj" w:hAnsi="Times New Roman Tj"/>
          <w:color w:val="000000"/>
          <w:lang w:val="en-US"/>
        </w:rPr>
        <w:t>Visual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Basic</w:t>
      </w:r>
      <w:r w:rsidRPr="000955C6">
        <w:rPr>
          <w:rFonts w:ascii="Times New Roman Tj" w:hAnsi="Times New Roman Tj"/>
          <w:color w:val="000000"/>
        </w:rPr>
        <w:t xml:space="preserve"> сохта шударо дар бар мегирад;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барои гур</w:t>
      </w:r>
      <w:r w:rsidRPr="000955C6">
        <w:rPr>
          <w:rFonts w:ascii="Cambria" w:hAnsi="Cambria" w:cs="Cambria"/>
          <w:color w:val="000000"/>
        </w:rPr>
        <w:t>ӯҳ</w:t>
      </w:r>
      <w:r w:rsidRPr="000955C6">
        <w:rPr>
          <w:rFonts w:ascii="Times New Roman Tj" w:hAnsi="Times New Roman Tj"/>
          <w:color w:val="000000"/>
        </w:rPr>
        <w:t>банд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оба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огузор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, муайянкунии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имат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нати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истифода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асоси базаи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оро дар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Acc</w:t>
      </w:r>
      <w:r w:rsidRPr="000955C6">
        <w:rPr>
          <w:rFonts w:ascii="Times New Roman Tj" w:hAnsi="Times New Roman Tj"/>
          <w:color w:val="000000"/>
        </w:rPr>
        <w:t>е</w:t>
      </w:r>
      <w:r w:rsidRPr="000955C6">
        <w:rPr>
          <w:rFonts w:ascii="Times New Roman Tj" w:hAnsi="Times New Roman Tj"/>
          <w:color w:val="000000"/>
          <w:lang w:val="en-US"/>
        </w:rPr>
        <w:t>ss</w:t>
      </w:r>
      <w:r w:rsidRPr="000955C6">
        <w:rPr>
          <w:rFonts w:ascii="Times New Roman Tj" w:hAnsi="Times New Roman Tj"/>
          <w:color w:val="000000"/>
        </w:rPr>
        <w:t xml:space="preserve"> ташкил 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@202.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Дар майдони «Текстовый» то чанд рамзро дохил кардан мумкин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4;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178;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276;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255;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@203.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Объекти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исобот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(Отчеты) дар барномаи </w:t>
      </w:r>
      <w:r w:rsidRPr="000955C6">
        <w:rPr>
          <w:rFonts w:ascii="Times New Roman Tj" w:hAnsi="Times New Roman Tj"/>
          <w:color w:val="000000"/>
          <w:lang w:val="en-US"/>
        </w:rPr>
        <w:t>Acc</w:t>
      </w:r>
      <w:r w:rsidRPr="000955C6">
        <w:rPr>
          <w:rFonts w:ascii="Times New Roman Tj" w:hAnsi="Times New Roman Tj"/>
          <w:color w:val="000000"/>
        </w:rPr>
        <w:t>е</w:t>
      </w:r>
      <w:r w:rsidRPr="000955C6">
        <w:rPr>
          <w:rFonts w:ascii="Times New Roman Tj" w:hAnsi="Times New Roman Tj"/>
          <w:color w:val="000000"/>
          <w:lang w:val="en-US"/>
        </w:rPr>
        <w:t>ss</w:t>
      </w:r>
      <w:r w:rsidRPr="000955C6">
        <w:rPr>
          <w:rFonts w:ascii="Times New Roman Tj" w:hAnsi="Times New Roman Tj"/>
          <w:color w:val="000000"/>
        </w:rPr>
        <w:t xml:space="preserve">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вазифаро 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ро мекунад?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имконият 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анд, ки тавасути хусусият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гуногун ахбор аз базаи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ёфт шавад;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пайдарпаии макрофармон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 мебошанд, ки барои васеъкунии имконият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система хизмат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$C) объекте мебошад, ки барномаи дар забони барномасозии </w:t>
      </w:r>
      <w:r w:rsidRPr="000955C6">
        <w:rPr>
          <w:rFonts w:ascii="Times New Roman Tj" w:hAnsi="Times New Roman Tj"/>
          <w:color w:val="000000"/>
          <w:lang w:val="en-US"/>
        </w:rPr>
        <w:t>Visual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Basic</w:t>
      </w:r>
      <w:r w:rsidRPr="000955C6">
        <w:rPr>
          <w:rFonts w:ascii="Times New Roman Tj" w:hAnsi="Times New Roman Tj"/>
          <w:color w:val="000000"/>
        </w:rPr>
        <w:t xml:space="preserve"> сохта шударо дар бар мегирад;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барои гур</w:t>
      </w:r>
      <w:r w:rsidRPr="000955C6">
        <w:rPr>
          <w:rFonts w:ascii="Cambria" w:hAnsi="Cambria" w:cs="Cambria"/>
          <w:color w:val="000000"/>
        </w:rPr>
        <w:t>ӯҳ</w:t>
      </w:r>
      <w:r w:rsidRPr="000955C6">
        <w:rPr>
          <w:rFonts w:ascii="Times New Roman Tj" w:hAnsi="Times New Roman Tj"/>
          <w:color w:val="000000"/>
        </w:rPr>
        <w:t>банд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оба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огузор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, муайянкунии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имат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нати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истифода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асоси базаи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оро дар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Acc</w:t>
      </w:r>
      <w:r w:rsidRPr="000955C6">
        <w:rPr>
          <w:rFonts w:ascii="Times New Roman Tj" w:hAnsi="Times New Roman Tj"/>
          <w:color w:val="000000"/>
        </w:rPr>
        <w:t>е</w:t>
      </w:r>
      <w:r w:rsidRPr="000955C6">
        <w:rPr>
          <w:rFonts w:ascii="Times New Roman Tj" w:hAnsi="Times New Roman Tj"/>
          <w:color w:val="000000"/>
          <w:lang w:val="en-US"/>
        </w:rPr>
        <w:t>ss</w:t>
      </w:r>
      <w:r w:rsidRPr="000955C6">
        <w:rPr>
          <w:rFonts w:ascii="Times New Roman Tj" w:hAnsi="Times New Roman Tj"/>
          <w:color w:val="000000"/>
        </w:rPr>
        <w:t xml:space="preserve"> ташкил 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@204.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Пайдошавии Интернетро кадом сол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исобидан мумкин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1956;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1969;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1975;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1999;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1945;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@205.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Аввалин маротиба Интернет дар кадом давлат пайдо шудааст?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Руссия;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Канада;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ИМА;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То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икистон;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Германия;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@206.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Кадом сол шабакаи </w:t>
      </w:r>
      <w:r w:rsidRPr="000955C6">
        <w:rPr>
          <w:rFonts w:ascii="Times New Roman Tj" w:hAnsi="Times New Roman Tj"/>
          <w:color w:val="000000"/>
          <w:lang w:val="en-US"/>
        </w:rPr>
        <w:t>ARPANET</w:t>
      </w:r>
      <w:r w:rsidRPr="000955C6">
        <w:rPr>
          <w:rFonts w:ascii="Times New Roman Tj" w:hAnsi="Times New Roman Tj"/>
          <w:color w:val="000000"/>
        </w:rPr>
        <w:t xml:space="preserve"> бар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ам хурд?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1999;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2007;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1990;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1993;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1989;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@207.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Дар типи майдони «Поле МЕМО» кадом намуди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дохил кардан мумкин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Садо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ам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График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Видео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@208.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Дар типи майдони «Поле объекта </w:t>
      </w:r>
      <w:r w:rsidRPr="000955C6">
        <w:rPr>
          <w:rFonts w:ascii="Times New Roman Tj" w:hAnsi="Times New Roman Tj"/>
          <w:color w:val="000000"/>
          <w:lang w:val="en-US"/>
        </w:rPr>
        <w:t>OLE</w:t>
      </w:r>
      <w:r w:rsidRPr="000955C6">
        <w:rPr>
          <w:rFonts w:ascii="Times New Roman Tj" w:hAnsi="Times New Roman Tj"/>
          <w:color w:val="000000"/>
        </w:rPr>
        <w:t>» кадом намуди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дохил кардан мумкин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График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ами;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Объект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беруна;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Соли таваллуд;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@209.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Адрес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почтаи 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аз чанд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исм иборат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 xml:space="preserve">) 5;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) 4;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2;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</w:rPr>
        <w:t xml:space="preserve">) 10;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@210.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Аз ду ва зиёда пайватшавии 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байни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ам аз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ати физик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меноманд?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Шабака;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Принтер;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Интернет;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Компютер;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Почтаи 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@211.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Барои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дар барномаи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яке аз майдон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«счетчик» мегузоранд?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Барои пайвасти сатр ва сутун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Барои пайвасти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Барои ба таври автомати гузоштани 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ам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тартиби;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Барои пайвасти калима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Барои навиштани матн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о;</w:t>
      </w:r>
    </w:p>
    <w:p w:rsidR="0083227B" w:rsidRPr="000955C6" w:rsidRDefault="0083227B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  <w:t>@212.</w:t>
      </w:r>
    </w:p>
    <w:p w:rsidR="0083227B" w:rsidRPr="000955C6" w:rsidRDefault="0083227B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  <w:t>Кадоми аз ин барнома</w:t>
      </w:r>
      <w:r w:rsidRPr="000955C6">
        <w:rPr>
          <w:rFonts w:ascii="Cambria" w:hAnsi="Cambria" w:cs="Cambria"/>
          <w:color w:val="000000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  <w:t>о броузер мебошад?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Microsoft Internet Explorer;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Pascal;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Qbasic;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VB Basic;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Ms word;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@213.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барномаи</w:t>
      </w:r>
      <w:r w:rsidRPr="000955C6">
        <w:rPr>
          <w:rFonts w:ascii="Times New Roman Tj" w:hAnsi="Times New Roman Tj"/>
          <w:color w:val="000000"/>
          <w:lang w:val="en-US"/>
        </w:rPr>
        <w:t xml:space="preserve"> Ms Word </w:t>
      </w:r>
      <w:r w:rsidRPr="000955C6">
        <w:rPr>
          <w:rFonts w:ascii="Times New Roman Tj" w:hAnsi="Times New Roman Tj"/>
          <w:color w:val="000000"/>
        </w:rPr>
        <w:t>менюи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Главная</w:t>
      </w:r>
      <w:r w:rsidRPr="000955C6">
        <w:rPr>
          <w:rFonts w:ascii="Times New Roman Tj" w:hAnsi="Times New Roman Tj"/>
          <w:color w:val="000000"/>
          <w:lang w:val="en-US"/>
        </w:rPr>
        <w:t>-</w:t>
      </w:r>
      <w:r w:rsidRPr="000955C6">
        <w:rPr>
          <w:rFonts w:ascii="Times New Roman Tj" w:hAnsi="Times New Roman Tj"/>
          <w:color w:val="000000"/>
        </w:rPr>
        <w:t>ро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аз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клавиатура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бо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кадом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тугмањо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интихоб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мекунем</w:t>
      </w:r>
      <w:r w:rsidRPr="000955C6">
        <w:rPr>
          <w:rFonts w:ascii="Times New Roman Tj" w:hAnsi="Times New Roman Tj"/>
          <w:color w:val="000000"/>
          <w:lang w:val="en-US"/>
        </w:rPr>
        <w:t>?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Alt +</w:t>
      </w:r>
      <w:r w:rsidRPr="000955C6">
        <w:rPr>
          <w:rFonts w:ascii="Times New Roman Tj" w:hAnsi="Times New Roman Tj"/>
          <w:color w:val="000000"/>
        </w:rPr>
        <w:t>Я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Alt +C;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Alt+E;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Alt +</w:t>
      </w:r>
      <w:r w:rsidRPr="000955C6">
        <w:rPr>
          <w:rFonts w:ascii="Times New Roman Tj" w:hAnsi="Times New Roman Tj"/>
          <w:color w:val="000000"/>
        </w:rPr>
        <w:t>М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Alt+</w:t>
      </w:r>
      <w:r w:rsidRPr="000955C6">
        <w:rPr>
          <w:rFonts w:ascii="Times New Roman Tj" w:hAnsi="Times New Roman Tj"/>
          <w:color w:val="000000"/>
        </w:rPr>
        <w:t>А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@214.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барномаи</w:t>
      </w:r>
      <w:r w:rsidRPr="000955C6">
        <w:rPr>
          <w:rFonts w:ascii="Times New Roman Tj" w:hAnsi="Times New Roman Tj"/>
          <w:color w:val="000000"/>
          <w:lang w:val="en-US"/>
        </w:rPr>
        <w:t xml:space="preserve"> Ms Word </w:t>
      </w:r>
      <w:r w:rsidRPr="000955C6">
        <w:rPr>
          <w:rFonts w:ascii="Times New Roman Tj" w:hAnsi="Times New Roman Tj"/>
          <w:color w:val="000000"/>
        </w:rPr>
        <w:t>менюи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Дизайн</w:t>
      </w:r>
      <w:r w:rsidRPr="000955C6">
        <w:rPr>
          <w:rFonts w:ascii="Times New Roman Tj" w:hAnsi="Times New Roman Tj"/>
          <w:color w:val="000000"/>
          <w:lang w:val="en-US"/>
        </w:rPr>
        <w:t>-</w:t>
      </w:r>
      <w:r w:rsidRPr="000955C6">
        <w:rPr>
          <w:rFonts w:ascii="Times New Roman Tj" w:hAnsi="Times New Roman Tj"/>
          <w:color w:val="000000"/>
        </w:rPr>
        <w:t>ро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аз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клавиатура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бо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кадом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тугмахо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интихоб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мекунем</w:t>
      </w:r>
      <w:r w:rsidRPr="000955C6">
        <w:rPr>
          <w:rFonts w:ascii="Times New Roman Tj" w:hAnsi="Times New Roman Tj"/>
          <w:color w:val="000000"/>
          <w:lang w:val="en-US"/>
        </w:rPr>
        <w:t>?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Alt +C;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Alt +</w:t>
      </w:r>
      <w:r w:rsidRPr="000955C6">
        <w:rPr>
          <w:rFonts w:ascii="Times New Roman Tj" w:hAnsi="Times New Roman Tj"/>
          <w:color w:val="000000"/>
        </w:rPr>
        <w:t>Д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Alt+E;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Alt+</w:t>
      </w:r>
      <w:r w:rsidRPr="000955C6">
        <w:rPr>
          <w:rFonts w:ascii="Times New Roman Tj" w:hAnsi="Times New Roman Tj"/>
          <w:color w:val="000000"/>
        </w:rPr>
        <w:t>А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Alt+</w:t>
      </w:r>
      <w:r w:rsidRPr="000955C6">
        <w:rPr>
          <w:rFonts w:ascii="Times New Roman Tj" w:hAnsi="Times New Roman Tj"/>
          <w:color w:val="000000"/>
        </w:rPr>
        <w:t>Ф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@215.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барномаи</w:t>
      </w:r>
      <w:r w:rsidRPr="000955C6">
        <w:rPr>
          <w:rFonts w:ascii="Times New Roman Tj" w:hAnsi="Times New Roman Tj"/>
          <w:color w:val="000000"/>
          <w:lang w:val="en-US"/>
        </w:rPr>
        <w:t xml:space="preserve"> Ms Word </w:t>
      </w:r>
      <w:r w:rsidRPr="000955C6">
        <w:rPr>
          <w:rFonts w:ascii="Times New Roman Tj" w:hAnsi="Times New Roman Tj"/>
          <w:color w:val="000000"/>
        </w:rPr>
        <w:t>менюи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Файл</w:t>
      </w:r>
      <w:r w:rsidRPr="000955C6">
        <w:rPr>
          <w:rFonts w:ascii="Times New Roman Tj" w:hAnsi="Times New Roman Tj"/>
          <w:color w:val="000000"/>
          <w:lang w:val="en-US"/>
        </w:rPr>
        <w:t>-</w:t>
      </w:r>
      <w:r w:rsidRPr="000955C6">
        <w:rPr>
          <w:rFonts w:ascii="Times New Roman Tj" w:hAnsi="Times New Roman Tj"/>
          <w:color w:val="000000"/>
        </w:rPr>
        <w:t>ро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аз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клавиатура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бо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кадом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тугмањо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интихоб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мекунем</w:t>
      </w:r>
      <w:r w:rsidRPr="000955C6">
        <w:rPr>
          <w:rFonts w:ascii="Times New Roman Tj" w:hAnsi="Times New Roman Tj"/>
          <w:color w:val="000000"/>
          <w:lang w:val="en-US"/>
        </w:rPr>
        <w:t>?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Alt +C;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Alt +M;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Alt+E;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Alt +</w:t>
      </w:r>
      <w:r w:rsidRPr="000955C6">
        <w:rPr>
          <w:rFonts w:ascii="Times New Roman Tj" w:hAnsi="Times New Roman Tj"/>
          <w:color w:val="000000"/>
        </w:rPr>
        <w:t>Ф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tabs>
          <w:tab w:val="left" w:pos="6210"/>
        </w:tabs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Alt+</w:t>
      </w:r>
      <w:r w:rsidRPr="000955C6">
        <w:rPr>
          <w:rFonts w:ascii="Times New Roman Tj" w:hAnsi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@216.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</w:rPr>
        <w:t>Фармони</w:t>
      </w:r>
      <w:r w:rsidRPr="000955C6">
        <w:rPr>
          <w:rFonts w:ascii="Times New Roman Tj" w:hAnsi="Times New Roman Tj"/>
          <w:color w:val="000000"/>
          <w:lang w:val="en-US"/>
        </w:rPr>
        <w:t xml:space="preserve"> «</w:t>
      </w:r>
      <w:r w:rsidRPr="000955C6">
        <w:rPr>
          <w:rFonts w:ascii="Times New Roman Tj" w:hAnsi="Times New Roman Tj"/>
          <w:color w:val="000000"/>
        </w:rPr>
        <w:t>Надпись</w:t>
      </w:r>
      <w:r w:rsidRPr="000955C6">
        <w:rPr>
          <w:rFonts w:ascii="Times New Roman Tj" w:hAnsi="Times New Roman Tj"/>
          <w:color w:val="000000"/>
          <w:lang w:val="en-US"/>
        </w:rPr>
        <w:t xml:space="preserve">» </w:t>
      </w:r>
      <w:r w:rsidRPr="000955C6">
        <w:rPr>
          <w:rFonts w:ascii="Times New Roman Tj" w:hAnsi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кадом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меню</w:t>
      </w:r>
      <w:r w:rsidRPr="000955C6">
        <w:rPr>
          <w:rFonts w:ascii="Times New Roman Tj" w:hAnsi="Times New Roman Tj"/>
          <w:color w:val="000000"/>
          <w:lang w:val="en-US"/>
        </w:rPr>
        <w:t>-</w:t>
      </w:r>
      <w:r w:rsidRPr="000955C6">
        <w:rPr>
          <w:rFonts w:ascii="Times New Roman Tj" w:hAnsi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  <w:lang w:val="en-US"/>
        </w:rPr>
        <w:t xml:space="preserve"> MS PowerPoint 2016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ойгир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шудааст</w:t>
      </w:r>
      <w:r w:rsidRPr="000955C6">
        <w:rPr>
          <w:rFonts w:ascii="Times New Roman Tj" w:hAnsi="Times New Roman Tj"/>
          <w:color w:val="000000"/>
          <w:lang w:val="en-US"/>
        </w:rPr>
        <w:t>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Формат;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Сервис;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Вставка;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Вид;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Справка;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@217.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Фармони «С начала» дар кадом меню-и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PowerPoint</w:t>
      </w:r>
      <w:r w:rsidRPr="000955C6">
        <w:rPr>
          <w:rFonts w:ascii="Times New Roman Tj" w:hAnsi="Times New Roman Tj"/>
          <w:color w:val="000000"/>
        </w:rPr>
        <w:t xml:space="preserve"> 2016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ойгир шудааст?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Анимация;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Переход;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Вставка;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Слайд-шоу;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Вид;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@218.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Фармони «Просмотр» дар кадом меню-и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PowerPoint</w:t>
      </w:r>
      <w:r w:rsidRPr="000955C6">
        <w:rPr>
          <w:rFonts w:ascii="Times New Roman Tj" w:hAnsi="Times New Roman Tj"/>
          <w:color w:val="000000"/>
        </w:rPr>
        <w:t xml:space="preserve"> 2016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ойгир шудааст?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Анимация;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Дизайн;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Вставка;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Рецензирование;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Слайд-Шоу;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@219.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Фармони «Обычный» дар кадом меню-и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PowerPoint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ойгир шудааст?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Главная;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Анимация;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Вставка;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Вид;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Переходы;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@220.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Фармон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менюи Вид - и М</w:t>
      </w:r>
      <w:r w:rsidRPr="000955C6">
        <w:rPr>
          <w:rFonts w:ascii="Times New Roman Tj" w:hAnsi="Times New Roman Tj"/>
          <w:color w:val="000000"/>
          <w:lang w:val="en-US"/>
        </w:rPr>
        <w:t>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PowerPoint</w:t>
      </w:r>
      <w:r w:rsidRPr="000955C6">
        <w:rPr>
          <w:rFonts w:ascii="Times New Roman Tj" w:hAnsi="Times New Roman Tj"/>
          <w:color w:val="000000"/>
        </w:rPr>
        <w:t xml:space="preserve"> кадом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оянд?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Создать, открыть, закрыть…;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Шрифт, список, оформление слайда…;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Орфография, справочные материалы, совместная работа…, 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Отменить удаление, повторить удаление, вырезать…;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Обычный, сортировщик слайдов, показ слайдов…;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@221.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Фармон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менюи Вставка - и М</w:t>
      </w:r>
      <w:r w:rsidRPr="000955C6">
        <w:rPr>
          <w:rFonts w:ascii="Times New Roman Tj" w:hAnsi="Times New Roman Tj"/>
          <w:color w:val="000000"/>
          <w:lang w:val="en-US"/>
        </w:rPr>
        <w:t>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PowerPoint</w:t>
      </w:r>
      <w:r w:rsidRPr="000955C6">
        <w:rPr>
          <w:rFonts w:ascii="Times New Roman Tj" w:hAnsi="Times New Roman Tj"/>
          <w:color w:val="000000"/>
        </w:rPr>
        <w:t xml:space="preserve"> кадом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оянд?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Создать, открыть, закрыть…;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Создать слайд, Таблица, Фигуры, Рисунки, Диаграмма…;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Орфография, справочные материалы, совместная работа 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Отменить удаление, повторить удаление, вырезать…;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Обычный, сортировщик слайдов, показ слайдов…;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@222.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Фармон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менюи Слайд-шоу - и М</w:t>
      </w:r>
      <w:r w:rsidRPr="000955C6">
        <w:rPr>
          <w:rFonts w:ascii="Times New Roman Tj" w:hAnsi="Times New Roman Tj"/>
          <w:color w:val="000000"/>
          <w:lang w:val="en-US"/>
        </w:rPr>
        <w:t>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PowerPoint</w:t>
      </w:r>
      <w:r w:rsidRPr="000955C6">
        <w:rPr>
          <w:rFonts w:ascii="Times New Roman Tj" w:hAnsi="Times New Roman Tj"/>
          <w:color w:val="000000"/>
        </w:rPr>
        <w:t xml:space="preserve"> кадом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оянд?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Создать, открыть, закрыть…;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С начала, С текущего слайда, Настройка времени…;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Орфография, справочные материалы, совместная работа…,;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Отменить удаление, повторить удаление, вырезать…;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Обычный, сортировщик слайдов, показ слайдов…;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@223.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Дар майдони «Длиний текст» то чанд рамзро дохил кардан мумкин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256 рамз;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9 63535рамз;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65535рамз;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65536рамз;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125рамз;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@224.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Дар барномаи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барои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навъи майдонро «Поле обьекта О</w:t>
      </w:r>
      <w:r w:rsidRPr="000955C6">
        <w:rPr>
          <w:rFonts w:ascii="Times New Roman Tj" w:hAnsi="Times New Roman Tj"/>
          <w:color w:val="000000"/>
          <w:lang w:val="en-US"/>
        </w:rPr>
        <w:t>LE</w:t>
      </w:r>
      <w:r w:rsidRPr="000955C6">
        <w:rPr>
          <w:rFonts w:ascii="Times New Roman Tj" w:hAnsi="Times New Roman Tj"/>
          <w:color w:val="000000"/>
        </w:rPr>
        <w:t>» интихоб менамоянд?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Барои дохил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рамз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Барои дохил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адади;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Барои дохил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Барои дохил намудани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ва 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ам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Барои дохил намудани обьектхои беруна;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@225.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Изофаноми 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2016 кадом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doc</w:t>
      </w:r>
      <w:r w:rsidRPr="000955C6">
        <w:rPr>
          <w:rFonts w:ascii="Times New Roman Tj" w:hAnsi="Times New Roman Tj"/>
          <w:color w:val="000000"/>
        </w:rPr>
        <w:t>х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ppt</w:t>
      </w:r>
      <w:r w:rsidRPr="000955C6">
        <w:rPr>
          <w:rFonts w:ascii="Times New Roman Tj" w:hAnsi="Times New Roman Tj"/>
          <w:color w:val="000000"/>
        </w:rPr>
        <w:t>х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xls</w:t>
      </w:r>
      <w:r w:rsidRPr="000955C6">
        <w:rPr>
          <w:rFonts w:ascii="Times New Roman Tj" w:hAnsi="Times New Roman Tj"/>
          <w:color w:val="000000"/>
        </w:rPr>
        <w:t>х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81545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81545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81545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lang w:val="en-US"/>
        </w:rPr>
        <w:t>accdb</w:t>
      </w:r>
      <w:r w:rsidRPr="00081545">
        <w:rPr>
          <w:rFonts w:ascii="Times New Roman Tj" w:hAnsi="Times New Roman Tj"/>
          <w:color w:val="000000"/>
        </w:rPr>
        <w:t>;</w:t>
      </w:r>
    </w:p>
    <w:p w:rsidR="0083227B" w:rsidRPr="00081545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81545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81545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lang w:val="en-US"/>
        </w:rPr>
        <w:t>bmp</w:t>
      </w:r>
      <w:r w:rsidRPr="00081545">
        <w:rPr>
          <w:rFonts w:ascii="Times New Roman Tj" w:hAnsi="Times New Roman Tj"/>
          <w:color w:val="000000"/>
        </w:rPr>
        <w:t>;</w:t>
      </w:r>
    </w:p>
    <w:p w:rsidR="0083227B" w:rsidRPr="00081545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81545">
        <w:rPr>
          <w:rFonts w:ascii="Times New Roman Tj" w:hAnsi="Times New Roman Tj"/>
          <w:color w:val="000000"/>
        </w:rPr>
        <w:t>@226.</w:t>
      </w:r>
    </w:p>
    <w:p w:rsidR="0083227B" w:rsidRPr="00081545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Менюи</w:t>
      </w:r>
      <w:r w:rsidRPr="00081545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Microsott</w:t>
      </w:r>
      <w:r w:rsidRPr="00081545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Power</w:t>
      </w:r>
      <w:r w:rsidRPr="00081545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Point</w:t>
      </w:r>
      <w:r w:rsidRPr="00081545">
        <w:rPr>
          <w:rFonts w:ascii="Times New Roman Tj" w:hAnsi="Times New Roman Tj"/>
          <w:color w:val="000000"/>
        </w:rPr>
        <w:t xml:space="preserve"> 2003….?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$A) Файл, Правка, Вид, Избранное, Вставка, Формат, Сервис, Показ слайдов, Окно, Справка;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$B) Файл, Правка, Вид, Вставка, Формат, Сервис, Показ слайдов, Справка;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C</w:t>
      </w:r>
      <w:r w:rsidRPr="000955C6">
        <w:rPr>
          <w:rFonts w:ascii="Times New Roman Tj" w:eastAsia="MS Mincho" w:hAnsi="Times New Roman Tj"/>
          <w:color w:val="000000"/>
        </w:rPr>
        <w:t>) Файл, Правка, Вид, Вставка, Формат, Сервис, Данные, Окно, Справка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$D) Файл, Правка, Вид, Вставка, Формат, Сервис, Показ слайдов, Окно, Справка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Файл, Правка, Вид, Вставка, Сервис, Показ слайдов,</w:t>
      </w:r>
      <w:r w:rsidRPr="000955C6">
        <w:rPr>
          <w:rFonts w:ascii="Calibri" w:hAnsi="Calibri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Окно, Справка;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@227.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Менюи </w:t>
      </w:r>
      <w:r w:rsidRPr="000955C6">
        <w:rPr>
          <w:rFonts w:ascii="Times New Roman Tj" w:hAnsi="Times New Roman Tj"/>
          <w:color w:val="000000"/>
          <w:lang w:val="en-US"/>
        </w:rPr>
        <w:t>Microsott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2003….?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$A) Файл, Правка, Вид, Вставка, Формат, Сервис, Окно, Справка;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$B) Файл, Правка, Вид, Вставка, Окно, Справка;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C</w:t>
      </w:r>
      <w:r w:rsidRPr="000955C6">
        <w:rPr>
          <w:rFonts w:ascii="Times New Roman Tj" w:eastAsia="MS Mincho" w:hAnsi="Times New Roman Tj"/>
          <w:color w:val="000000"/>
        </w:rPr>
        <w:t>) Файл, Правка, Вид, Вставка, Формат, Сервис, Данные, Окно, Справка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$D) Файл, Правка, Вид, Вставка, Формат, Сервис, Показ слайдов, Окно, Справка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Файл, Правка, Вид, Вставка, Сервис, Окно, Справка;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@228.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Фармони #ЧИСЛО! Дар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адвали электрони чиро мефа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монад?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$A) Ин хатоги таксим ба нулро ифода мекунад;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$B) Чой нашудани адад дар катакча;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$C) Ин хатоги хангоми нофахмо будани ном ва ё адреси катакчахо ба вукуъ меояд;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$D) Дохил намудани ададхо дар майдони типии санави ё вакт;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Номумкин будани амал;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@229.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2009-ро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11111011001;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@230.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2010-ро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11111011010;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@231.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585-ро аз системаи хисоби дахи ба системаи хисоби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ашти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баргардонем</w:t>
      </w:r>
      <w:r w:rsidRPr="000955C6">
        <w:rPr>
          <w:rFonts w:ascii="Times New Roman Tj" w:hAnsi="Times New Roman Tj"/>
          <w:color w:val="000000"/>
        </w:rPr>
        <w:t xml:space="preserve">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0011;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11011;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@232.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Кадоме аз ин меню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дар 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нест?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$A) Файл;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$B) Вид;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$C) Вставка;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$D) Формат;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Окно;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@233.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Фармони «Запрос» дар кадом меню-и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2016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ойгир шудааст?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Главная;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Внешние данные;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Вставка;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Вид;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Создание;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@234.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Фармони «Отчет» дар кадом меню-и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2016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ойгир шудааст?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Создание;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Вид;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$C) Окно;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Файл;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Вставка;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@235.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Фармони «Схема данных» дар кадом меню-и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2016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ойгир шудааст?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Работа с базами данных;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Сервис;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$C) Файл;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Создание;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Вставка;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@236.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Фармон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менюи Создание - и М</w:t>
      </w:r>
      <w:r w:rsidRPr="000955C6">
        <w:rPr>
          <w:rFonts w:ascii="Times New Roman Tj" w:hAnsi="Times New Roman Tj"/>
          <w:color w:val="000000"/>
          <w:lang w:val="en-US"/>
        </w:rPr>
        <w:t>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2016 кадом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оянд?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Создать, открыть, внешние данные, закрыть…;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Таблица, Запрос, Форма, Отчет, Модул…;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Обьекты база данных, список, таблица, свойства, 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Отменить, вырезать, копировать, буфер обмена </w:t>
      </w:r>
      <w:r w:rsidRPr="000955C6">
        <w:rPr>
          <w:rFonts w:ascii="Times New Roman Tj" w:hAnsi="Times New Roman Tj"/>
          <w:color w:val="000000"/>
          <w:lang w:val="en-US"/>
        </w:rPr>
        <w:t>Office</w:t>
      </w:r>
      <w:r w:rsidRPr="000955C6">
        <w:rPr>
          <w:rFonts w:ascii="Times New Roman Tj" w:hAnsi="Times New Roman Tj"/>
          <w:color w:val="000000"/>
        </w:rPr>
        <w:t>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Орфография, схема данных, защита, 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@237.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Фармон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менюи Окно - и М</w:t>
      </w:r>
      <w:r w:rsidRPr="000955C6">
        <w:rPr>
          <w:rFonts w:ascii="Times New Roman Tj" w:hAnsi="Times New Roman Tj"/>
          <w:color w:val="000000"/>
          <w:lang w:val="en-US"/>
        </w:rPr>
        <w:t>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2003 кадом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оянд?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Создать, открыть, внешние данные, закрыть…;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Таблица, запрос, форма, отчет,…;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Обьекты база данных, список, таблица, свойства, 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Отменить, вырезать, копировать, буфер обмена </w:t>
      </w:r>
      <w:r w:rsidRPr="000955C6">
        <w:rPr>
          <w:rFonts w:ascii="Times New Roman Tj" w:hAnsi="Times New Roman Tj"/>
          <w:color w:val="000000"/>
          <w:lang w:val="en-US"/>
        </w:rPr>
        <w:t>Office</w:t>
      </w:r>
      <w:r w:rsidRPr="000955C6">
        <w:rPr>
          <w:rFonts w:ascii="Times New Roman Tj" w:hAnsi="Times New Roman Tj"/>
          <w:color w:val="000000"/>
        </w:rPr>
        <w:t>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Сверху вниз, слева направо, каскадо, скрыть, 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@238.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Фармон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менюи Вид - и М</w:t>
      </w:r>
      <w:r w:rsidRPr="000955C6">
        <w:rPr>
          <w:rFonts w:ascii="Times New Roman Tj" w:hAnsi="Times New Roman Tj"/>
          <w:color w:val="000000"/>
          <w:lang w:val="en-US"/>
        </w:rPr>
        <w:t>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2003 кадом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оянд?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Создать, открыть, внешние данные, закрыть…;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Таблица, запрос, форма, отчет,…;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Обьекты база данных, список, таблица, свойства, 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Отменить, вырезать, копировать, буфер обмена </w:t>
      </w:r>
      <w:r w:rsidRPr="000955C6">
        <w:rPr>
          <w:rFonts w:ascii="Times New Roman Tj" w:hAnsi="Times New Roman Tj"/>
          <w:color w:val="000000"/>
          <w:lang w:val="en-US"/>
        </w:rPr>
        <w:t>Office</w:t>
      </w:r>
      <w:r w:rsidRPr="000955C6">
        <w:rPr>
          <w:rFonts w:ascii="Times New Roman Tj" w:hAnsi="Times New Roman Tj"/>
          <w:color w:val="000000"/>
        </w:rPr>
        <w:t>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Орфография, схема данных, защита, …;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@239.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Агар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 xml:space="preserve">имати </w:t>
      </w:r>
      <w:r w:rsidRPr="000955C6">
        <w:rPr>
          <w:rFonts w:ascii="Times New Roman Tj" w:hAnsi="Times New Roman Tj"/>
          <w:color w:val="000000"/>
          <w:lang w:val="en-US"/>
        </w:rPr>
        <w:t>v</w:t>
      </w:r>
      <w:r w:rsidRPr="000955C6">
        <w:rPr>
          <w:rFonts w:ascii="Times New Roman Tj" w:hAnsi="Times New Roman Tj"/>
          <w:color w:val="000000"/>
        </w:rPr>
        <w:t xml:space="preserve"> дар катакчаи А2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 xml:space="preserve">имати </w:t>
      </w:r>
      <w:r w:rsidRPr="000955C6">
        <w:rPr>
          <w:rFonts w:ascii="Times New Roman Tj" w:hAnsi="Times New Roman Tj"/>
          <w:color w:val="000000"/>
          <w:lang w:val="en-US"/>
        </w:rPr>
        <w:t>m</w:t>
      </w:r>
      <w:r w:rsidRPr="000955C6">
        <w:rPr>
          <w:rFonts w:ascii="Times New Roman Tj" w:hAnsi="Times New Roman Tj"/>
          <w:color w:val="000000"/>
        </w:rPr>
        <w:t xml:space="preserve"> дар катакчаи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2 ва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 xml:space="preserve">имати </w:t>
      </w:r>
      <w:r w:rsidRPr="000955C6">
        <w:rPr>
          <w:rFonts w:ascii="Times New Roman Tj" w:hAnsi="Times New Roman Tj"/>
          <w:color w:val="000000"/>
          <w:lang w:val="en-US"/>
        </w:rPr>
        <w:t>n</w:t>
      </w:r>
      <w:r w:rsidRPr="000955C6">
        <w:rPr>
          <w:rFonts w:ascii="Times New Roman Tj" w:hAnsi="Times New Roman Tj"/>
          <w:color w:val="000000"/>
        </w:rPr>
        <w:t xml:space="preserve"> дар катачаи С2 башад, навишти дурусти </w:t>
      </w:r>
      <w:r w:rsidRPr="000955C6">
        <w:rPr>
          <w:rFonts w:ascii="Times New Roman Tj" w:hAnsi="Times New Roman Tj"/>
          <w:color w:val="000000"/>
          <w:position w:val="-10"/>
        </w:rPr>
        <w:object w:dxaOrig="1700" w:dyaOrig="540">
          <v:shape id="_x0000_i1039" type="#_x0000_t75" style="width:83.4pt;height:27pt" o:ole="">
            <v:imagedata r:id="rId32" o:title=""/>
          </v:shape>
          <o:OLEObject Type="Embed" ProgID="Equation.3" ShapeID="_x0000_i1039" DrawAspect="Content" ObjectID="_1794819589" r:id="rId33"/>
        </w:object>
      </w:r>
      <w:r w:rsidRPr="000955C6">
        <w:rPr>
          <w:rFonts w:ascii="Times New Roman Tj" w:hAnsi="Times New Roman Tj"/>
          <w:color w:val="000000"/>
        </w:rPr>
        <w:t xml:space="preserve"> -ро ёбед?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2960" w:dyaOrig="320">
          <v:shape id="_x0000_i1040" type="#_x0000_t75" style="width:145.2pt;height:15.6pt" o:ole="">
            <v:imagedata r:id="rId34" o:title=""/>
          </v:shape>
          <o:OLEObject Type="Embed" ProgID="Equation.3" ShapeID="_x0000_i1040" DrawAspect="Content" ObjectID="_1794819590" r:id="rId35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000" w:dyaOrig="320">
          <v:shape id="_x0000_i1041" type="#_x0000_t75" style="width:148.8pt;height:15.6pt" o:ole="">
            <v:imagedata r:id="rId36" o:title=""/>
          </v:shape>
          <o:OLEObject Type="Embed" ProgID="Equation.3" ShapeID="_x0000_i1041" DrawAspect="Content" ObjectID="_1794819591" r:id="rId37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019" w:dyaOrig="320">
          <v:shape id="_x0000_i1042" type="#_x0000_t75" style="width:146.4pt;height:15.6pt" o:ole="">
            <v:imagedata r:id="rId38" o:title=""/>
          </v:shape>
          <o:OLEObject Type="Embed" ProgID="Equation.3" ShapeID="_x0000_i1042" DrawAspect="Content" ObjectID="_1794819592" r:id="rId39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060" w:dyaOrig="320">
          <v:shape id="_x0000_i1043" type="#_x0000_t75" style="width:151.2pt;height:15.6pt" o:ole="">
            <v:imagedata r:id="rId40" o:title=""/>
          </v:shape>
          <o:OLEObject Type="Embed" ProgID="Equation.3" ShapeID="_x0000_i1043" DrawAspect="Content" ObjectID="_1794819593" r:id="rId41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220" w:dyaOrig="320">
          <v:shape id="_x0000_i1044" type="#_x0000_t75" style="width:159.6pt;height:15.6pt" o:ole="">
            <v:imagedata r:id="rId42" o:title=""/>
          </v:shape>
          <o:OLEObject Type="Embed" ProgID="Equation.3" ShapeID="_x0000_i1044" DrawAspect="Content" ObjectID="_1794819594" r:id="rId43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@240.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Навишти дурусти ин функсияро </w:t>
      </w:r>
      <w:r w:rsidRPr="000955C6">
        <w:rPr>
          <w:rFonts w:ascii="Times New Roman Tj" w:hAnsi="Times New Roman Tj"/>
          <w:color w:val="000000"/>
          <w:position w:val="-6"/>
        </w:rPr>
        <w:object w:dxaOrig="1540" w:dyaOrig="540">
          <v:shape id="_x0000_i1045" type="#_x0000_t75" style="width:97.2pt;height:34.2pt" o:ole="">
            <v:imagedata r:id="rId44" o:title=""/>
          </v:shape>
          <o:OLEObject Type="Embed" ProgID="Equation.3" ShapeID="_x0000_i1045" DrawAspect="Content" ObjectID="_1794819595" r:id="rId45"/>
        </w:object>
      </w:r>
      <w:r w:rsidRPr="000955C6">
        <w:rPr>
          <w:rFonts w:ascii="Times New Roman Tj" w:hAnsi="Times New Roman Tj"/>
          <w:color w:val="000000"/>
        </w:rPr>
        <w:t xml:space="preserve"> дар барномаи </w:t>
      </w:r>
      <w:r w:rsidRPr="000955C6">
        <w:rPr>
          <w:rFonts w:ascii="Times New Roman Tj" w:hAnsi="Times New Roman Tj"/>
          <w:color w:val="000000"/>
          <w:lang w:val="en-US"/>
        </w:rPr>
        <w:t>Visual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Basic</w:t>
      </w:r>
      <w:r w:rsidRPr="000955C6">
        <w:rPr>
          <w:rFonts w:ascii="Times New Roman Tj" w:hAnsi="Times New Roman Tj"/>
          <w:color w:val="000000"/>
        </w:rPr>
        <w:t xml:space="preserve"> ёбед?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2780" w:dyaOrig="320">
          <v:shape id="_x0000_i1046" type="#_x0000_t75" style="width:136.2pt;height:15.6pt" o:ole="">
            <v:imagedata r:id="rId46" o:title=""/>
          </v:shape>
          <o:OLEObject Type="Embed" ProgID="Equation.3" ShapeID="_x0000_i1046" DrawAspect="Content" ObjectID="_1794819596" r:id="rId47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2420" w:dyaOrig="320">
          <v:shape id="_x0000_i1047" type="#_x0000_t75" style="width:120pt;height:15.6pt" o:ole="">
            <v:imagedata r:id="rId48" o:title=""/>
          </v:shape>
          <o:OLEObject Type="Embed" ProgID="Equation.3" ShapeID="_x0000_i1047" DrawAspect="Content" ObjectID="_1794819597" r:id="rId49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2280" w:dyaOrig="320">
          <v:shape id="_x0000_i1048" type="#_x0000_t75" style="width:111.6pt;height:15.6pt" o:ole="">
            <v:imagedata r:id="rId50" o:title=""/>
          </v:shape>
          <o:OLEObject Type="Embed" ProgID="Equation.3" ShapeID="_x0000_i1048" DrawAspect="Content" ObjectID="_1794819598" r:id="rId51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2140" w:dyaOrig="320">
          <v:shape id="_x0000_i1049" type="#_x0000_t75" style="width:105pt;height:15.6pt" o:ole="">
            <v:imagedata r:id="rId52" o:title=""/>
          </v:shape>
          <o:OLEObject Type="Embed" ProgID="Equation.3" ShapeID="_x0000_i1049" DrawAspect="Content" ObjectID="_1794819599" r:id="rId53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2260" w:dyaOrig="320">
          <v:shape id="_x0000_i1050" type="#_x0000_t75" style="width:112.8pt;height:15.6pt" o:ole="">
            <v:imagedata r:id="rId54" o:title=""/>
          </v:shape>
          <o:OLEObject Type="Embed" ProgID="Equation.3" ShapeID="_x0000_i1050" DrawAspect="Content" ObjectID="_1794819600" r:id="rId55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@241.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Агар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 xml:space="preserve">имати </w:t>
      </w:r>
      <w:r w:rsidRPr="000955C6">
        <w:rPr>
          <w:rFonts w:ascii="Times New Roman Tj" w:hAnsi="Times New Roman Tj"/>
          <w:color w:val="000000"/>
          <w:lang w:val="en-US"/>
        </w:rPr>
        <w:t>f</w:t>
      </w:r>
      <w:r w:rsidRPr="000955C6">
        <w:rPr>
          <w:rFonts w:ascii="Times New Roman Tj" w:hAnsi="Times New Roman Tj"/>
          <w:color w:val="000000"/>
        </w:rPr>
        <w:t xml:space="preserve"> дар катакчаи А2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 xml:space="preserve">имати </w:t>
      </w:r>
      <w:r w:rsidRPr="000955C6">
        <w:rPr>
          <w:rFonts w:ascii="Times New Roman Tj" w:hAnsi="Times New Roman Tj"/>
          <w:color w:val="000000"/>
          <w:lang w:val="en-US"/>
        </w:rPr>
        <w:t>n</w:t>
      </w:r>
      <w:r w:rsidRPr="000955C6">
        <w:rPr>
          <w:rFonts w:ascii="Times New Roman Tj" w:hAnsi="Times New Roman Tj"/>
          <w:color w:val="000000"/>
        </w:rPr>
        <w:t xml:space="preserve"> дар катакчаи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2 ва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 xml:space="preserve">имати </w:t>
      </w:r>
      <w:r w:rsidRPr="000955C6">
        <w:rPr>
          <w:rFonts w:ascii="Times New Roman Tj" w:hAnsi="Times New Roman Tj"/>
          <w:color w:val="000000"/>
          <w:lang w:val="en-US"/>
        </w:rPr>
        <w:t>v</w:t>
      </w:r>
      <w:r w:rsidRPr="000955C6">
        <w:rPr>
          <w:rFonts w:ascii="Times New Roman Tj" w:hAnsi="Times New Roman Tj"/>
          <w:color w:val="000000"/>
        </w:rPr>
        <w:t xml:space="preserve"> дар катачаи С2 башад, навишти дурусти </w:t>
      </w:r>
      <w:r w:rsidRPr="000955C6">
        <w:rPr>
          <w:rFonts w:ascii="Times New Roman Tj" w:hAnsi="Times New Roman Tj"/>
          <w:color w:val="000000"/>
          <w:position w:val="-12"/>
        </w:rPr>
        <w:object w:dxaOrig="1740" w:dyaOrig="460">
          <v:shape id="_x0000_i1051" type="#_x0000_t75" style="width:87pt;height:22.2pt" o:ole="">
            <v:imagedata r:id="rId56" o:title=""/>
          </v:shape>
          <o:OLEObject Type="Embed" ProgID="Equation.3" ShapeID="_x0000_i1051" DrawAspect="Content" ObjectID="_1794819601" r:id="rId57"/>
        </w:object>
      </w:r>
      <w:r w:rsidRPr="000955C6">
        <w:rPr>
          <w:rFonts w:ascii="Times New Roman Tj" w:hAnsi="Times New Roman Tj"/>
          <w:color w:val="000000"/>
        </w:rPr>
        <w:t xml:space="preserve"> -ро ёбед?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460" w:dyaOrig="320">
          <v:shape id="_x0000_i1052" type="#_x0000_t75" style="width:172.8pt;height:15.6pt" o:ole="">
            <v:imagedata r:id="rId58" o:title=""/>
          </v:shape>
          <o:OLEObject Type="Embed" ProgID="Equation.3" ShapeID="_x0000_i1052" DrawAspect="Content" ObjectID="_1794819602" r:id="rId59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2840" w:dyaOrig="320">
          <v:shape id="_x0000_i1053" type="#_x0000_t75" style="width:140.4pt;height:15.6pt" o:ole="">
            <v:imagedata r:id="rId60" o:title=""/>
          </v:shape>
          <o:OLEObject Type="Embed" ProgID="Equation.3" ShapeID="_x0000_i1053" DrawAspect="Content" ObjectID="_1794819603" r:id="rId61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340" w:dyaOrig="320">
          <v:shape id="_x0000_i1054" type="#_x0000_t75" style="width:162pt;height:15.6pt" o:ole="">
            <v:imagedata r:id="rId62" o:title=""/>
          </v:shape>
          <o:OLEObject Type="Embed" ProgID="Equation.3" ShapeID="_x0000_i1054" DrawAspect="Content" ObjectID="_1794819604" r:id="rId63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019" w:dyaOrig="320">
          <v:shape id="_x0000_i1055" type="#_x0000_t75" style="width:145.2pt;height:15.6pt" o:ole="">
            <v:imagedata r:id="rId64" o:title=""/>
          </v:shape>
          <o:OLEObject Type="Embed" ProgID="Equation.3" ShapeID="_x0000_i1055" DrawAspect="Content" ObjectID="_1794819605" r:id="rId65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019" w:dyaOrig="320">
          <v:shape id="_x0000_i1056" type="#_x0000_t75" style="width:146.4pt;height:15.6pt" o:ole="">
            <v:imagedata r:id="rId66" o:title=""/>
          </v:shape>
          <o:OLEObject Type="Embed" ProgID="Equation.3" ShapeID="_x0000_i1056" DrawAspect="Content" ObjectID="_1794819606" r:id="rId67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@242.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Картаи шабака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 w:cs="Times New Roman Tj"/>
          <w:color w:val="000000"/>
        </w:rPr>
        <w:t>изоте мебошад, ки</w:t>
      </w:r>
      <w:r w:rsidRPr="000955C6">
        <w:rPr>
          <w:rFonts w:ascii="Times New Roman Tj" w:hAnsi="Times New Roman Tj" w:cs="Palatino Linotype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$A) </w:t>
      </w:r>
      <w:r w:rsidRPr="000955C6">
        <w:rPr>
          <w:rFonts w:ascii="Times New Roman Tj" w:hAnsi="Times New Roman Tj" w:cs="Times New Roman Tj"/>
          <w:color w:val="000000"/>
        </w:rPr>
        <w:t xml:space="preserve">аз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ати физики компютерро бо шабака пайваст мекунад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</w:rPr>
        <w:t>суръати компютеро паст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</w:t>
      </w:r>
      <w:r w:rsidRPr="000955C6">
        <w:rPr>
          <w:rFonts w:ascii="Times New Roman Tj" w:hAnsi="Times New Roman Tj" w:cs="Palatino Linotype"/>
          <w:color w:val="000000"/>
          <w:lang w:val="en-US"/>
        </w:rPr>
        <w:t>C</w:t>
      </w:r>
      <w:r w:rsidRPr="000955C6">
        <w:rPr>
          <w:rFonts w:ascii="Times New Roman Tj" w:hAnsi="Times New Roman Tj" w:cs="Palatino Linotype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</w:rPr>
        <w:t>суръати компютеро баланд мекунад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$D) </w:t>
      </w:r>
      <w:r w:rsidRPr="000955C6">
        <w:rPr>
          <w:rFonts w:ascii="Times New Roman Tj" w:hAnsi="Times New Roman Tj" w:cs="Times New Roman Tj"/>
          <w:color w:val="000000"/>
        </w:rPr>
        <w:t xml:space="preserve">аз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ати физики компютерро аз шабака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удо мекунад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$E)</w:t>
      </w:r>
      <w:r w:rsidRPr="000955C6">
        <w:rPr>
          <w:rFonts w:ascii="Times New Roman Tj" w:hAnsi="Times New Roman Tj" w:cs="Times New Roman Tj"/>
          <w:color w:val="000000"/>
        </w:rPr>
        <w:t xml:space="preserve">аз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ати физики компютерро бо шабака пайваст шудан намемонад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@243.</w:t>
      </w:r>
    </w:p>
    <w:p w:rsidR="0083227B" w:rsidRPr="000955C6" w:rsidRDefault="0083227B" w:rsidP="000955C6">
      <w:pPr>
        <w:tabs>
          <w:tab w:val="left" w:pos="0"/>
        </w:tabs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 xml:space="preserve">Дар 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Word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tt-RU"/>
        </w:rPr>
        <w:t>тугмача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 xml:space="preserve">ои Ctrl+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  <w:lang w:val="tt-RU"/>
        </w:rPr>
        <w:t xml:space="preserve"> дар як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ояги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кадом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фармонро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мекунанд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>) Фармони «Открыть»;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) Фармони«Найти»;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Фармони «жирний» кардани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арф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</w:rPr>
        <w:t xml:space="preserve">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</w:rPr>
        <w:t xml:space="preserve">) Фармони «Печать»;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Фармони «Создать»;</w:t>
      </w:r>
    </w:p>
    <w:p w:rsidR="0083227B" w:rsidRPr="000955C6" w:rsidRDefault="0083227B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/>
          <w:color w:val="000000"/>
          <w:sz w:val="24"/>
          <w:szCs w:val="24"/>
          <w:lang w:val="ru-RU" w:eastAsia="en-US"/>
        </w:rPr>
      </w:pPr>
      <w:r w:rsidRPr="000955C6">
        <w:rPr>
          <w:rFonts w:ascii="Times New Roman Tj" w:hAnsi="Times New Roman Tj"/>
          <w:color w:val="000000"/>
          <w:sz w:val="24"/>
          <w:szCs w:val="24"/>
          <w:lang w:val="ru-RU" w:eastAsia="en-US"/>
        </w:rPr>
        <w:t>@244.</w:t>
      </w:r>
    </w:p>
    <w:p w:rsidR="0083227B" w:rsidRPr="000955C6" w:rsidRDefault="0083227B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/>
          <w:color w:val="000000"/>
          <w:sz w:val="24"/>
          <w:szCs w:val="24"/>
          <w:lang w:val="ru-RU" w:eastAsia="en-US"/>
        </w:rPr>
      </w:pPr>
      <w:r w:rsidRPr="000955C6">
        <w:rPr>
          <w:rFonts w:ascii="Times New Roman Tj" w:hAnsi="Times New Roman Tj"/>
          <w:color w:val="000000"/>
          <w:sz w:val="24"/>
          <w:szCs w:val="24"/>
          <w:lang w:val="ru-RU" w:eastAsia="en-US"/>
        </w:rPr>
        <w:t>Кадом намуди вирус</w:t>
      </w:r>
      <w:r w:rsidRPr="000955C6">
        <w:rPr>
          <w:rFonts w:ascii="Cambria" w:hAnsi="Cambria" w:cs="Cambria"/>
          <w:color w:val="000000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/>
          <w:color w:val="000000"/>
          <w:sz w:val="24"/>
          <w:szCs w:val="24"/>
          <w:lang w:val="ru-RU" w:eastAsia="en-US"/>
        </w:rPr>
        <w:t>оро вируси файл</w:t>
      </w:r>
      <w:r w:rsidRPr="000955C6">
        <w:rPr>
          <w:rFonts w:ascii="Cambria" w:hAnsi="Cambria" w:cs="Cambria"/>
          <w:color w:val="000000"/>
          <w:sz w:val="24"/>
          <w:szCs w:val="24"/>
          <w:lang w:val="ru-RU" w:eastAsia="en-US"/>
        </w:rPr>
        <w:t>ӣ</w:t>
      </w:r>
      <w:r w:rsidRPr="000955C6">
        <w:rPr>
          <w:rFonts w:ascii="Times New Roman Tj" w:hAnsi="Times New Roman Tj"/>
          <w:color w:val="000000"/>
          <w:sz w:val="24"/>
          <w:szCs w:val="24"/>
          <w:lang w:val="ru-RU" w:eastAsia="en-US"/>
        </w:rPr>
        <w:t xml:space="preserve"> меноманд?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барои сектор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диск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аиш навишта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ба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рошавандаи илованоми С</w:t>
      </w:r>
      <w:r w:rsidRPr="000955C6">
        <w:rPr>
          <w:rFonts w:ascii="Times New Roman Tj" w:hAnsi="Times New Roman Tj"/>
          <w:color w:val="000000"/>
          <w:lang w:val="en-US"/>
        </w:rPr>
        <w:t>OM</w:t>
      </w:r>
      <w:r w:rsidRPr="000955C6">
        <w:rPr>
          <w:rFonts w:ascii="Times New Roman Tj" w:hAnsi="Times New Roman Tj"/>
          <w:color w:val="000000"/>
        </w:rPr>
        <w:t xml:space="preserve"> ва </w:t>
      </w:r>
      <w:r w:rsidRPr="000955C6">
        <w:rPr>
          <w:rFonts w:ascii="Times New Roman Tj" w:hAnsi="Times New Roman Tj"/>
          <w:color w:val="000000"/>
          <w:lang w:val="en-US"/>
        </w:rPr>
        <w:t>EXE</w:t>
      </w:r>
      <w:r w:rsidRPr="000955C6">
        <w:rPr>
          <w:rFonts w:ascii="Times New Roman Tj" w:hAnsi="Times New Roman Tj"/>
          <w:color w:val="000000"/>
        </w:rPr>
        <w:t xml:space="preserve"> дошта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амро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дар макрозабон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барномасоз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навишта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тан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нест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тан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нест мекунанд;</w:t>
      </w:r>
    </w:p>
    <w:p w:rsidR="0083227B" w:rsidRPr="000955C6" w:rsidRDefault="0083227B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  <w:t>@245.</w:t>
      </w:r>
    </w:p>
    <w:p w:rsidR="0083227B" w:rsidRPr="000955C6" w:rsidRDefault="0083227B" w:rsidP="000955C6">
      <w:pPr>
        <w:tabs>
          <w:tab w:val="left" w:pos="0"/>
        </w:tabs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/>
          <w:color w:val="000000"/>
        </w:rPr>
        <w:t xml:space="preserve">Дар 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Word</w:t>
      </w:r>
      <w:r w:rsidRPr="000955C6">
        <w:rPr>
          <w:rFonts w:ascii="Times New Roman Tj" w:hAnsi="Times New Roman Tj"/>
          <w:color w:val="000000"/>
          <w:lang w:val="tt-RU"/>
        </w:rPr>
        <w:t xml:space="preserve"> тугмача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  <w:lang w:val="tt-RU"/>
        </w:rPr>
        <w:t xml:space="preserve">ои </w:t>
      </w:r>
      <w:r w:rsidRPr="000955C6">
        <w:rPr>
          <w:rFonts w:ascii="Times New Roman Tj" w:hAnsi="Times New Roman Tj"/>
          <w:color w:val="000000"/>
          <w:lang w:val="tg-Cyrl-TJ"/>
        </w:rPr>
        <w:t>Alt</w:t>
      </w:r>
      <w:r w:rsidRPr="000955C6">
        <w:rPr>
          <w:rFonts w:ascii="Times New Roman Tj" w:hAnsi="Times New Roman Tj"/>
          <w:color w:val="000000"/>
          <w:lang w:val="tt-RU"/>
        </w:rPr>
        <w:t>+</w:t>
      </w:r>
      <w:r w:rsidRPr="000955C6">
        <w:rPr>
          <w:rFonts w:ascii="Times New Roman Tj" w:hAnsi="Times New Roman Tj"/>
          <w:color w:val="000000"/>
          <w:lang w:val="tg-Cyrl-TJ"/>
        </w:rPr>
        <w:t>F5</w:t>
      </w:r>
      <w:r w:rsidRPr="000955C6">
        <w:rPr>
          <w:rFonts w:ascii="Times New Roman Tj" w:hAnsi="Times New Roman Tj"/>
          <w:color w:val="000000"/>
          <w:lang w:val="tt-RU"/>
        </w:rPr>
        <w:t xml:space="preserve"> дар як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ояги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кадом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фармонро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мекунанд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 xml:space="preserve">) Фармони «Свернуть все окно»;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>) Фармони «Найти»;</w:t>
      </w:r>
    </w:p>
    <w:p w:rsidR="0083227B" w:rsidRPr="000955C6" w:rsidRDefault="0083227B" w:rsidP="000955C6">
      <w:pPr>
        <w:jc w:val="both"/>
        <w:rPr>
          <w:rFonts w:ascii="Calibri" w:hAnsi="Calibri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Фармони «Шрифт»;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</w:rPr>
        <w:t xml:space="preserve">) Фармони «Печать»;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Фармони «Открыть»;</w:t>
      </w:r>
    </w:p>
    <w:p w:rsidR="0083227B" w:rsidRPr="000955C6" w:rsidRDefault="0083227B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/>
          <w:color w:val="000000"/>
          <w:sz w:val="24"/>
          <w:szCs w:val="24"/>
          <w:lang w:val="ru-RU"/>
        </w:rPr>
      </w:pPr>
      <w:r w:rsidRPr="000955C6">
        <w:rPr>
          <w:rFonts w:ascii="Times New Roman Tj" w:hAnsi="Times New Roman Tj"/>
          <w:color w:val="000000"/>
          <w:sz w:val="24"/>
          <w:szCs w:val="24"/>
          <w:lang w:val="ru-RU"/>
        </w:rPr>
        <w:t>@</w:t>
      </w:r>
      <w:r w:rsidRPr="000955C6">
        <w:rPr>
          <w:rFonts w:ascii="Times New Roman Tj" w:hAnsi="Times New Roman Tj"/>
          <w:color w:val="000000"/>
          <w:sz w:val="24"/>
          <w:szCs w:val="24"/>
          <w:lang w:val="ru-RU" w:eastAsia="en-US"/>
        </w:rPr>
        <w:t>246</w:t>
      </w:r>
      <w:r w:rsidRPr="000955C6">
        <w:rPr>
          <w:rFonts w:ascii="Times New Roman Tj" w:hAnsi="Times New Roman Tj"/>
          <w:color w:val="000000"/>
          <w:sz w:val="24"/>
          <w:szCs w:val="24"/>
          <w:lang w:val="ru-RU"/>
        </w:rPr>
        <w:t>.</w:t>
      </w:r>
    </w:p>
    <w:p w:rsidR="0083227B" w:rsidRPr="000955C6" w:rsidRDefault="0083227B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</w:pPr>
      <w:r w:rsidRPr="000955C6">
        <w:rPr>
          <w:rFonts w:ascii="Times New Roman Tj" w:hAnsi="Times New Roman Tj"/>
          <w:color w:val="000000"/>
          <w:sz w:val="24"/>
          <w:szCs w:val="24"/>
          <w:lang w:val="ru-RU" w:eastAsia="en-US"/>
        </w:rPr>
        <w:t>Кадом намуди вирус</w:t>
      </w:r>
      <w:r w:rsidRPr="000955C6">
        <w:rPr>
          <w:rFonts w:ascii="Cambria" w:hAnsi="Cambria" w:cs="Cambria"/>
          <w:color w:val="000000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/>
          <w:color w:val="000000"/>
          <w:sz w:val="24"/>
          <w:szCs w:val="24"/>
          <w:lang w:val="ru-RU" w:eastAsia="en-US"/>
        </w:rPr>
        <w:t>оро макровирус</w:t>
      </w:r>
      <w:r w:rsidRPr="000955C6">
        <w:rPr>
          <w:rFonts w:ascii="Cambria" w:hAnsi="Cambria" w:cs="Cambria"/>
          <w:color w:val="000000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/>
          <w:color w:val="000000"/>
          <w:sz w:val="24"/>
          <w:szCs w:val="24"/>
          <w:lang w:val="ru-RU" w:eastAsia="en-US"/>
        </w:rPr>
        <w:t>о меноманд?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барои сектор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диск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аиш навишта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ба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рошавандаи илованоми С</w:t>
      </w:r>
      <w:r w:rsidRPr="000955C6">
        <w:rPr>
          <w:rFonts w:ascii="Times New Roman Tj" w:hAnsi="Times New Roman Tj"/>
          <w:color w:val="000000"/>
          <w:lang w:val="en-US"/>
        </w:rPr>
        <w:t>OM</w:t>
      </w:r>
      <w:r w:rsidRPr="000955C6">
        <w:rPr>
          <w:rFonts w:ascii="Times New Roman Tj" w:hAnsi="Times New Roman Tj"/>
          <w:color w:val="000000"/>
        </w:rPr>
        <w:t xml:space="preserve"> ва </w:t>
      </w:r>
      <w:r w:rsidRPr="000955C6">
        <w:rPr>
          <w:rFonts w:ascii="Times New Roman Tj" w:hAnsi="Times New Roman Tj"/>
          <w:color w:val="000000"/>
          <w:lang w:val="en-US"/>
        </w:rPr>
        <w:t>EXE</w:t>
      </w:r>
      <w:r w:rsidRPr="000955C6">
        <w:rPr>
          <w:rFonts w:ascii="Times New Roman Tj" w:hAnsi="Times New Roman Tj"/>
          <w:color w:val="000000"/>
        </w:rPr>
        <w:t xml:space="preserve"> дошта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амро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дар макрозабон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барномасоз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навишта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тан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нест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тан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нест мекунанд;</w:t>
      </w:r>
    </w:p>
    <w:p w:rsidR="0083227B" w:rsidRPr="000955C6" w:rsidRDefault="0083227B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  <w:t>@247.</w:t>
      </w:r>
    </w:p>
    <w:p w:rsidR="0083227B" w:rsidRPr="000955C6" w:rsidRDefault="0083227B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</w:pPr>
      <w:r w:rsidRPr="000955C6">
        <w:rPr>
          <w:rFonts w:ascii="Times New Roman Tj" w:hAnsi="Times New Roman Tj"/>
          <w:color w:val="000000"/>
          <w:sz w:val="24"/>
          <w:szCs w:val="24"/>
          <w:lang w:val="ru-RU" w:eastAsia="en-US"/>
        </w:rPr>
        <w:t>Кадом намуди вирус</w:t>
      </w:r>
      <w:r w:rsidRPr="000955C6">
        <w:rPr>
          <w:rFonts w:ascii="Cambria" w:hAnsi="Cambria" w:cs="Cambria"/>
          <w:color w:val="000000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/>
          <w:color w:val="000000"/>
          <w:sz w:val="24"/>
          <w:szCs w:val="24"/>
          <w:lang w:val="ru-RU" w:eastAsia="en-US"/>
        </w:rPr>
        <w:t>оро боркунанда меноманд?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барои сектор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диск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аиш навишта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ба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рошавандаи илованоми С</w:t>
      </w:r>
      <w:r w:rsidRPr="000955C6">
        <w:rPr>
          <w:rFonts w:ascii="Times New Roman Tj" w:hAnsi="Times New Roman Tj"/>
          <w:color w:val="000000"/>
          <w:lang w:val="en-US"/>
        </w:rPr>
        <w:t>OM</w:t>
      </w:r>
      <w:r w:rsidRPr="000955C6">
        <w:rPr>
          <w:rFonts w:ascii="Times New Roman Tj" w:hAnsi="Times New Roman Tj"/>
          <w:color w:val="000000"/>
        </w:rPr>
        <w:t xml:space="preserve"> ва </w:t>
      </w:r>
      <w:r w:rsidRPr="000955C6">
        <w:rPr>
          <w:rFonts w:ascii="Times New Roman Tj" w:hAnsi="Times New Roman Tj"/>
          <w:color w:val="000000"/>
          <w:lang w:val="en-US"/>
        </w:rPr>
        <w:t>EXE</w:t>
      </w:r>
      <w:r w:rsidRPr="000955C6">
        <w:rPr>
          <w:rFonts w:ascii="Times New Roman Tj" w:hAnsi="Times New Roman Tj"/>
          <w:color w:val="000000"/>
        </w:rPr>
        <w:t xml:space="preserve"> дошта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амро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дар макрозабон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барномасоз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навишта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тан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нест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тан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нест мекунанд;</w:t>
      </w:r>
    </w:p>
    <w:p w:rsidR="0083227B" w:rsidRPr="000955C6" w:rsidRDefault="0083227B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  <w:t>@248.</w:t>
      </w:r>
    </w:p>
    <w:p w:rsidR="0083227B" w:rsidRPr="000955C6" w:rsidRDefault="0083227B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</w:pPr>
      <w:r w:rsidRPr="000955C6">
        <w:rPr>
          <w:rFonts w:ascii="Times New Roman Tj" w:hAnsi="Times New Roman Tj"/>
          <w:color w:val="000000"/>
          <w:sz w:val="24"/>
          <w:szCs w:val="24"/>
          <w:lang w:val="ru-RU" w:eastAsia="en-US"/>
        </w:rPr>
        <w:t>Кадом намуди вирус</w:t>
      </w:r>
      <w:r w:rsidRPr="000955C6">
        <w:rPr>
          <w:rFonts w:ascii="Cambria" w:hAnsi="Cambria" w:cs="Cambria"/>
          <w:color w:val="000000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/>
          <w:color w:val="000000"/>
          <w:sz w:val="24"/>
          <w:szCs w:val="24"/>
          <w:lang w:val="ru-RU" w:eastAsia="en-US"/>
        </w:rPr>
        <w:t>оро кирм</w:t>
      </w:r>
      <w:r w:rsidRPr="000955C6">
        <w:rPr>
          <w:rFonts w:ascii="Cambria" w:hAnsi="Cambria" w:cs="Cambria"/>
          <w:color w:val="000000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/>
          <w:color w:val="000000"/>
          <w:sz w:val="24"/>
          <w:szCs w:val="24"/>
          <w:lang w:val="ru-RU" w:eastAsia="en-US"/>
        </w:rPr>
        <w:t>о меноманд?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барои сектор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диск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аиш навишта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дар шабакаи компютер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шумораашон зиёд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дар макрозабон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барномасоз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навишта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тан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нест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Вирус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тан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нест мекунанд;</w:t>
      </w:r>
    </w:p>
    <w:p w:rsidR="0083227B" w:rsidRPr="000955C6" w:rsidRDefault="0083227B" w:rsidP="000955C6">
      <w:pPr>
        <w:tabs>
          <w:tab w:val="num" w:pos="0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@249.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t-RU"/>
        </w:rPr>
        <w:t>Намуд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захира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иттилоот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$A) модд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энергетик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$B) модд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таби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ме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нат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молияв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энергетик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$C) молияв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ме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нат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$D) таби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модд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$E) энергетик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техника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@250.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t-RU"/>
        </w:rPr>
        <w:t>Та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дид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итти</w:t>
      </w:r>
      <w:r w:rsidRPr="000955C6">
        <w:rPr>
          <w:rFonts w:ascii="Times New Roman Tj" w:hAnsi="Times New Roman Tj"/>
          <w:color w:val="000000"/>
          <w:lang w:val="tt-RU"/>
        </w:rPr>
        <w:t>лоот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$A) </w:t>
      </w:r>
      <w:r w:rsidRPr="000955C6">
        <w:rPr>
          <w:rFonts w:ascii="Cambria" w:hAnsi="Cambria" w:cs="Cambria"/>
          <w:color w:val="000000"/>
          <w:lang w:val="tt-RU"/>
        </w:rPr>
        <w:t>ғ</w:t>
      </w:r>
      <w:r w:rsidRPr="000955C6">
        <w:rPr>
          <w:rFonts w:ascii="Times New Roman Tj" w:hAnsi="Times New Roman Tj" w:cs="Times New Roman Tj"/>
          <w:color w:val="000000"/>
          <w:lang w:val="tt-RU"/>
        </w:rPr>
        <w:t>аразнок</w:t>
      </w:r>
      <w:r w:rsidRPr="000955C6">
        <w:rPr>
          <w:rFonts w:ascii="Times New Roman Tj" w:hAnsi="Times New Roman Tj" w:cs="Cambria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тасодуф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$B) хатоги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о</w:t>
      </w:r>
      <w:r w:rsidRPr="000955C6">
        <w:rPr>
          <w:rFonts w:ascii="Times New Roman Tj" w:hAnsi="Times New Roman Tj"/>
          <w:color w:val="000000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нодурусти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о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$C) дузди, фуруш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$D) хатоги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ои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истифодабарандагон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$E) таъсир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Cambria" w:hAnsi="Cambria" w:cs="Cambria"/>
          <w:color w:val="000000"/>
          <w:lang w:val="tg-Cyrl-TJ"/>
        </w:rPr>
        <w:t>ҷ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исми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ба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техника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@251.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Барномаи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Publisher</w:t>
      </w:r>
      <w:r w:rsidRPr="000955C6">
        <w:rPr>
          <w:rFonts w:ascii="Times New Roman Tj" w:hAnsi="Times New Roman Tj"/>
          <w:color w:val="000000"/>
        </w:rPr>
        <w:t xml:space="preserve">  соли чанд ба истифода дода шуд?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1991;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1992;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1981;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$D) </w:t>
      </w:r>
      <w:r w:rsidRPr="000955C6">
        <w:rPr>
          <w:rFonts w:ascii="Times New Roman Tj" w:hAnsi="Times New Roman Tj"/>
          <w:color w:val="000000"/>
          <w:lang w:val="tg-Cyrl-TJ"/>
        </w:rPr>
        <w:t>1990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1985;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@252.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</w:rPr>
        <w:t>Монитор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чист</w:t>
      </w:r>
      <w:r w:rsidRPr="000955C6">
        <w:rPr>
          <w:rFonts w:ascii="Times New Roman Tj" w:hAnsi="Times New Roman Tj"/>
          <w:color w:val="000000"/>
          <w:lang w:val="en-US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дастго</w:t>
      </w:r>
      <w:r w:rsidRPr="000955C6">
        <w:rPr>
          <w:rFonts w:ascii="Cambria" w:hAnsi="Cambria" w:cs="Cambria"/>
          <w:color w:val="000000"/>
        </w:rPr>
        <w:t>ҳҳ</w:t>
      </w:r>
      <w:r w:rsidRPr="000955C6">
        <w:rPr>
          <w:rFonts w:ascii="Times New Roman Tj" w:hAnsi="Times New Roman Tj" w:cs="Times New Roman Tj"/>
          <w:color w:val="000000"/>
        </w:rPr>
        <w:t>ест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барои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осон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намудани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кори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истифодабаранда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хизмат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мерасонад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барои ба компютер ворид намудани информатсия ва инчунин идора намудани он хизмат менамояд;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дастго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ест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барои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тасвири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аёнии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додашуда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платаи асосии КФ мебошад;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микросхемаи асосии комптер, ки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амаи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амал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арифметик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манти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иро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ро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менамояд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@253.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Обычный режим ин?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Дар ин маврид элемент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ороиши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чоп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(</w:t>
      </w:r>
      <w:r w:rsidRPr="000955C6">
        <w:rPr>
          <w:rFonts w:ascii="Times New Roman Tj" w:hAnsi="Times New Roman Tj" w:cs="Times New Roman Tj"/>
          <w:color w:val="000000"/>
        </w:rPr>
        <w:t>калонтитул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ами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ифа…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надорад</w:t>
      </w:r>
      <w:r w:rsidRPr="000955C6">
        <w:rPr>
          <w:rFonts w:ascii="Times New Roman Tj" w:hAnsi="Times New Roman Tj"/>
          <w:color w:val="000000"/>
        </w:rPr>
        <w:t>. (Вид - обычный);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Дар ин маврид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амаи</w:t>
      </w:r>
      <w:r w:rsidRPr="000955C6">
        <w:rPr>
          <w:rFonts w:ascii="Times New Roman Tj" w:hAnsi="Times New Roman Tj"/>
          <w:color w:val="000000"/>
        </w:rPr>
        <w:t xml:space="preserve"> элемент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ороиши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</w:t>
      </w:r>
      <w:r w:rsidRPr="000955C6">
        <w:rPr>
          <w:rFonts w:ascii="Times New Roman Tj" w:hAnsi="Times New Roman Tj"/>
          <w:color w:val="000000"/>
        </w:rPr>
        <w:t xml:space="preserve"> тасвир меёбад. (Вид- разметка страницы);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$C)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</w:rPr>
        <w:t xml:space="preserve"> аз якчанд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исм</w:t>
      </w:r>
      <w:r w:rsidRPr="000955C6">
        <w:rPr>
          <w:rFonts w:ascii="Times New Roman Tj" w:hAnsi="Times New Roman Tj"/>
          <w:color w:val="000000"/>
        </w:rPr>
        <w:t xml:space="preserve"> ва боб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иборат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аст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пешбин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шудааст</w:t>
      </w:r>
      <w:r w:rsidRPr="000955C6">
        <w:rPr>
          <w:rFonts w:ascii="Times New Roman Tj" w:hAnsi="Times New Roman Tj"/>
          <w:color w:val="000000"/>
        </w:rPr>
        <w:t>. (</w:t>
      </w:r>
      <w:r w:rsidRPr="000955C6">
        <w:rPr>
          <w:rFonts w:ascii="Times New Roman Tj" w:hAnsi="Times New Roman Tj" w:cs="Times New Roman Tj"/>
          <w:color w:val="000000"/>
        </w:rPr>
        <w:t>Вид</w:t>
      </w:r>
      <w:r w:rsidRPr="000955C6">
        <w:rPr>
          <w:rFonts w:ascii="Times New Roman Tj" w:hAnsi="Times New Roman Tj"/>
          <w:color w:val="000000"/>
        </w:rPr>
        <w:t xml:space="preserve">- </w:t>
      </w:r>
      <w:r w:rsidRPr="000955C6">
        <w:rPr>
          <w:rFonts w:ascii="Times New Roman Tj" w:hAnsi="Times New Roman Tj" w:cs="Times New Roman Tj"/>
          <w:color w:val="000000"/>
        </w:rPr>
        <w:t>структура</w:t>
      </w:r>
      <w:r w:rsidRPr="000955C6">
        <w:rPr>
          <w:rFonts w:ascii="Times New Roman Tj" w:hAnsi="Times New Roman Tj"/>
          <w:color w:val="000000"/>
        </w:rPr>
        <w:t>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Барои таёр намудани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>-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минбаъд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</w:rPr>
        <w:t xml:space="preserve"> интернет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ойгир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карда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мешаванд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истифода</w:t>
      </w:r>
      <w:r w:rsidRPr="000955C6">
        <w:rPr>
          <w:rFonts w:ascii="Times New Roman Tj" w:hAnsi="Times New Roman Tj"/>
          <w:color w:val="000000"/>
        </w:rPr>
        <w:t xml:space="preserve"> мешавад. (Вид-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 документ);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Предварительный просмотр (барои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чоп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) ва предварительный просмотр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- страницы (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);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@254.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Разметка страницы ин?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Дар ин маврид элемент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ороиши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чоп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(</w:t>
      </w:r>
      <w:r w:rsidRPr="000955C6">
        <w:rPr>
          <w:rFonts w:ascii="Times New Roman Tj" w:hAnsi="Times New Roman Tj" w:cs="Times New Roman Tj"/>
          <w:color w:val="000000"/>
        </w:rPr>
        <w:t>калонтитул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ами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ифа…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надорад</w:t>
      </w:r>
      <w:r w:rsidRPr="000955C6">
        <w:rPr>
          <w:rFonts w:ascii="Times New Roman Tj" w:hAnsi="Times New Roman Tj"/>
          <w:color w:val="000000"/>
        </w:rPr>
        <w:t>. (Вид - обычный);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Дар ин маврид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амаи</w:t>
      </w:r>
      <w:r w:rsidRPr="000955C6">
        <w:rPr>
          <w:rFonts w:ascii="Times New Roman Tj" w:hAnsi="Times New Roman Tj"/>
          <w:color w:val="000000"/>
        </w:rPr>
        <w:t xml:space="preserve"> элемент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ороиши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</w:t>
      </w:r>
      <w:r w:rsidRPr="000955C6">
        <w:rPr>
          <w:rFonts w:ascii="Times New Roman Tj" w:hAnsi="Times New Roman Tj"/>
          <w:color w:val="000000"/>
        </w:rPr>
        <w:t xml:space="preserve"> тасвир меёбад. (Вид- разметка страницы);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$C)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</w:rPr>
        <w:t xml:space="preserve"> аз якчанд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исм</w:t>
      </w:r>
      <w:r w:rsidRPr="000955C6">
        <w:rPr>
          <w:rFonts w:ascii="Times New Roman Tj" w:hAnsi="Times New Roman Tj"/>
          <w:color w:val="000000"/>
        </w:rPr>
        <w:t xml:space="preserve"> ва боб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иборат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аст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пешбин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шудааст</w:t>
      </w:r>
      <w:r w:rsidRPr="000955C6">
        <w:rPr>
          <w:rFonts w:ascii="Times New Roman Tj" w:hAnsi="Times New Roman Tj"/>
          <w:color w:val="000000"/>
        </w:rPr>
        <w:t>. (</w:t>
      </w:r>
      <w:r w:rsidRPr="000955C6">
        <w:rPr>
          <w:rFonts w:ascii="Times New Roman Tj" w:hAnsi="Times New Roman Tj" w:cs="Times New Roman Tj"/>
          <w:color w:val="000000"/>
        </w:rPr>
        <w:t>Вид</w:t>
      </w:r>
      <w:r w:rsidRPr="000955C6">
        <w:rPr>
          <w:rFonts w:ascii="Times New Roman Tj" w:hAnsi="Times New Roman Tj"/>
          <w:color w:val="000000"/>
        </w:rPr>
        <w:t xml:space="preserve">- </w:t>
      </w:r>
      <w:r w:rsidRPr="000955C6">
        <w:rPr>
          <w:rFonts w:ascii="Times New Roman Tj" w:hAnsi="Times New Roman Tj" w:cs="Times New Roman Tj"/>
          <w:color w:val="000000"/>
        </w:rPr>
        <w:t>структура</w:t>
      </w:r>
      <w:r w:rsidRPr="000955C6">
        <w:rPr>
          <w:rFonts w:ascii="Times New Roman Tj" w:hAnsi="Times New Roman Tj"/>
          <w:color w:val="000000"/>
        </w:rPr>
        <w:t>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Барои таёр намудани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>-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</w:t>
      </w:r>
      <w:r w:rsidRPr="000955C6">
        <w:rPr>
          <w:rFonts w:ascii="Times New Roman Tj" w:hAnsi="Times New Roman Tj"/>
          <w:color w:val="000000"/>
        </w:rPr>
        <w:t>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минбаъд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</w:rPr>
        <w:t xml:space="preserve"> интернет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ойгир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карда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мешаванд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истифода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/>
          <w:color w:val="000000"/>
        </w:rPr>
        <w:t>. (</w:t>
      </w:r>
      <w:r w:rsidRPr="000955C6">
        <w:rPr>
          <w:rFonts w:ascii="Times New Roman Tj" w:hAnsi="Times New Roman Tj" w:cs="Times New Roman Tj"/>
          <w:color w:val="000000"/>
        </w:rPr>
        <w:t>Вид</w:t>
      </w:r>
      <w:r w:rsidRPr="000955C6">
        <w:rPr>
          <w:rFonts w:ascii="Times New Roman Tj" w:hAnsi="Times New Roman Tj"/>
          <w:color w:val="000000"/>
        </w:rPr>
        <w:t xml:space="preserve">-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 документ);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Предварительный просмотр (барои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чоп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) ва предварительный просмотр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- страницы (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);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@255.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Режим структуры ин?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Дар ин маврид элемент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ороиши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чоп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(</w:t>
      </w:r>
      <w:r w:rsidRPr="000955C6">
        <w:rPr>
          <w:rFonts w:ascii="Times New Roman Tj" w:hAnsi="Times New Roman Tj" w:cs="Times New Roman Tj"/>
          <w:color w:val="000000"/>
        </w:rPr>
        <w:t>калонтитул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ами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ифа…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надорад</w:t>
      </w:r>
      <w:r w:rsidRPr="000955C6">
        <w:rPr>
          <w:rFonts w:ascii="Times New Roman Tj" w:hAnsi="Times New Roman Tj"/>
          <w:color w:val="000000"/>
        </w:rPr>
        <w:t>. (Вид - обычный);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Дар ин маврид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амаи</w:t>
      </w:r>
      <w:r w:rsidRPr="000955C6">
        <w:rPr>
          <w:rFonts w:ascii="Times New Roman Tj" w:hAnsi="Times New Roman Tj"/>
          <w:color w:val="000000"/>
        </w:rPr>
        <w:t xml:space="preserve"> элемент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ороиши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</w:t>
      </w:r>
      <w:r w:rsidRPr="000955C6">
        <w:rPr>
          <w:rFonts w:ascii="Times New Roman Tj" w:hAnsi="Times New Roman Tj"/>
          <w:color w:val="000000"/>
        </w:rPr>
        <w:t xml:space="preserve"> тасвир меёбад. (Вид- разметка страницы);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$C)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</w:rPr>
        <w:t xml:space="preserve"> аз якчанд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исм</w:t>
      </w:r>
      <w:r w:rsidRPr="000955C6">
        <w:rPr>
          <w:rFonts w:ascii="Times New Roman Tj" w:hAnsi="Times New Roman Tj"/>
          <w:color w:val="000000"/>
        </w:rPr>
        <w:t xml:space="preserve"> ва боб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иборат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аст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пешбин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шуд</w:t>
      </w:r>
      <w:r w:rsidRPr="000955C6">
        <w:rPr>
          <w:rFonts w:ascii="Times New Roman Tj" w:hAnsi="Times New Roman Tj"/>
          <w:color w:val="000000"/>
        </w:rPr>
        <w:t>ааст. (Вид- структура);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Барои таёр намудани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>-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минбаъд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</w:rPr>
        <w:t xml:space="preserve"> интернет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ойгир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карда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мешаванд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истифода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/>
          <w:color w:val="000000"/>
        </w:rPr>
        <w:t>. (</w:t>
      </w:r>
      <w:r w:rsidRPr="000955C6">
        <w:rPr>
          <w:rFonts w:ascii="Times New Roman Tj" w:hAnsi="Times New Roman Tj" w:cs="Times New Roman Tj"/>
          <w:color w:val="000000"/>
        </w:rPr>
        <w:t>Вид</w:t>
      </w:r>
      <w:r w:rsidRPr="000955C6">
        <w:rPr>
          <w:rFonts w:ascii="Times New Roman Tj" w:hAnsi="Times New Roman Tj"/>
          <w:color w:val="000000"/>
        </w:rPr>
        <w:t xml:space="preserve">-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 документ);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Предварительный просмотр (барои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чоп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) ва предварительный просмотр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- страницы (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</w:t>
      </w:r>
      <w:r w:rsidRPr="000955C6">
        <w:rPr>
          <w:rFonts w:ascii="Times New Roman Tj" w:hAnsi="Times New Roman Tj"/>
          <w:color w:val="000000"/>
        </w:rPr>
        <w:t>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);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@256.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Режим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>- документа ин?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Дар ин маврид элемент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ороиши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чоп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(</w:t>
      </w:r>
      <w:r w:rsidRPr="000955C6">
        <w:rPr>
          <w:rFonts w:ascii="Times New Roman Tj" w:hAnsi="Times New Roman Tj" w:cs="Times New Roman Tj"/>
          <w:color w:val="000000"/>
        </w:rPr>
        <w:t>калонтитул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ами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ифа…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надорад</w:t>
      </w:r>
      <w:r w:rsidRPr="000955C6">
        <w:rPr>
          <w:rFonts w:ascii="Times New Roman Tj" w:hAnsi="Times New Roman Tj"/>
          <w:color w:val="000000"/>
        </w:rPr>
        <w:t>. (Вид - обычный);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Дар ин маврид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амаи</w:t>
      </w:r>
      <w:r w:rsidRPr="000955C6">
        <w:rPr>
          <w:rFonts w:ascii="Times New Roman Tj" w:hAnsi="Times New Roman Tj"/>
          <w:color w:val="000000"/>
        </w:rPr>
        <w:t xml:space="preserve"> элемент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ороиши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</w:t>
      </w:r>
      <w:r w:rsidRPr="000955C6">
        <w:rPr>
          <w:rFonts w:ascii="Times New Roman Tj" w:hAnsi="Times New Roman Tj"/>
          <w:color w:val="000000"/>
        </w:rPr>
        <w:t xml:space="preserve"> тасвир меёбад. (Вид- разметка страницы);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$C)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</w:rPr>
        <w:t xml:space="preserve"> аз якчанд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исм</w:t>
      </w:r>
      <w:r w:rsidRPr="000955C6">
        <w:rPr>
          <w:rFonts w:ascii="Times New Roman Tj" w:hAnsi="Times New Roman Tj"/>
          <w:color w:val="000000"/>
        </w:rPr>
        <w:t xml:space="preserve"> ва боб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иборат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аст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пешбин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шудааст</w:t>
      </w:r>
      <w:r w:rsidRPr="000955C6">
        <w:rPr>
          <w:rFonts w:ascii="Times New Roman Tj" w:hAnsi="Times New Roman Tj"/>
          <w:color w:val="000000"/>
        </w:rPr>
        <w:t>. (</w:t>
      </w:r>
      <w:r w:rsidRPr="000955C6">
        <w:rPr>
          <w:rFonts w:ascii="Times New Roman Tj" w:hAnsi="Times New Roman Tj" w:cs="Times New Roman Tj"/>
          <w:color w:val="000000"/>
        </w:rPr>
        <w:t>Вид</w:t>
      </w:r>
      <w:r w:rsidRPr="000955C6">
        <w:rPr>
          <w:rFonts w:ascii="Times New Roman Tj" w:hAnsi="Times New Roman Tj"/>
          <w:color w:val="000000"/>
        </w:rPr>
        <w:t xml:space="preserve">- </w:t>
      </w:r>
      <w:r w:rsidRPr="000955C6">
        <w:rPr>
          <w:rFonts w:ascii="Times New Roman Tj" w:hAnsi="Times New Roman Tj" w:cs="Times New Roman Tj"/>
          <w:color w:val="000000"/>
        </w:rPr>
        <w:t>структура</w:t>
      </w:r>
      <w:r w:rsidRPr="000955C6">
        <w:rPr>
          <w:rFonts w:ascii="Times New Roman Tj" w:hAnsi="Times New Roman Tj"/>
          <w:color w:val="000000"/>
        </w:rPr>
        <w:t>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Барои таёр намудани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>-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минбаъд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</w:rPr>
        <w:t xml:space="preserve"> интернет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ойгир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карда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мешаванд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истифода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/>
          <w:color w:val="000000"/>
        </w:rPr>
        <w:t>. (</w:t>
      </w:r>
      <w:r w:rsidRPr="000955C6">
        <w:rPr>
          <w:rFonts w:ascii="Times New Roman Tj" w:hAnsi="Times New Roman Tj" w:cs="Times New Roman Tj"/>
          <w:color w:val="000000"/>
        </w:rPr>
        <w:t>Вид</w:t>
      </w:r>
      <w:r w:rsidRPr="000955C6">
        <w:rPr>
          <w:rFonts w:ascii="Times New Roman Tj" w:hAnsi="Times New Roman Tj"/>
          <w:color w:val="000000"/>
        </w:rPr>
        <w:t xml:space="preserve">-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 документ);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Предварительный просмотр (барои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>и чоп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) ва предварительный просмотр </w:t>
      </w:r>
      <w:r w:rsidRPr="000955C6">
        <w:rPr>
          <w:rFonts w:ascii="Times New Roman Tj" w:hAnsi="Times New Roman Tj"/>
          <w:color w:val="000000"/>
          <w:lang w:val="en-US"/>
        </w:rPr>
        <w:t>Web</w:t>
      </w:r>
      <w:r w:rsidRPr="000955C6">
        <w:rPr>
          <w:rFonts w:ascii="Times New Roman Tj" w:hAnsi="Times New Roman Tj"/>
          <w:color w:val="000000"/>
        </w:rPr>
        <w:t xml:space="preserve">- страницы (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);</w:t>
      </w:r>
    </w:p>
    <w:p w:rsidR="0083227B" w:rsidRPr="000955C6" w:rsidRDefault="0083227B" w:rsidP="000955C6">
      <w:pPr>
        <w:tabs>
          <w:tab w:val="num" w:pos="0"/>
        </w:tabs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@257.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Барномаи </w:t>
      </w:r>
      <w:r w:rsidRPr="000955C6">
        <w:rPr>
          <w:rFonts w:ascii="Times New Roman Tj" w:hAnsi="Times New Roman Tj"/>
          <w:color w:val="000000"/>
          <w:lang w:val="en-US"/>
        </w:rPr>
        <w:t>Outlook</w:t>
      </w:r>
      <w:r w:rsidRPr="000955C6">
        <w:rPr>
          <w:rFonts w:ascii="Times New Roman Tj" w:hAnsi="Times New Roman Tj"/>
          <w:color w:val="000000"/>
        </w:rPr>
        <w:t xml:space="preserve"> 2016 дорои чанд менюи кори мебошад?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8;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7;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6;</w:t>
      </w:r>
    </w:p>
    <w:p w:rsidR="0083227B" w:rsidRPr="000955C6" w:rsidRDefault="0083227B" w:rsidP="000955C6">
      <w:pPr>
        <w:tabs>
          <w:tab w:val="num" w:pos="0"/>
        </w:tabs>
        <w:jc w:val="both"/>
        <w:rPr>
          <w:rFonts w:ascii="Times New Roman Tj" w:eastAsia="MS Mincho" w:hAnsi="Times New Roman Tj" w:cs="MS Mincho"/>
          <w:color w:val="000000"/>
        </w:rPr>
      </w:pPr>
      <w:r w:rsidRPr="000955C6">
        <w:rPr>
          <w:rFonts w:ascii="Times New Roman Tj" w:eastAsia="MS Mincho" w:hAnsi="Times New Roman Tj" w:cs="MS Mincho"/>
          <w:color w:val="000000"/>
        </w:rPr>
        <w:t>@258.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Ро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дурусти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дохилшавии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барномаи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Outlook</w:t>
      </w:r>
      <w:r w:rsidRPr="000955C6">
        <w:rPr>
          <w:rFonts w:ascii="Times New Roman Tj" w:hAnsi="Times New Roman Tj"/>
          <w:color w:val="000000"/>
        </w:rPr>
        <w:t>-ро нишон 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ед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Пуск-&gt;панель управление-&gt;</w:t>
      </w:r>
      <w:r w:rsidRPr="000955C6">
        <w:rPr>
          <w:rFonts w:ascii="Times New Roman Tj" w:hAnsi="Times New Roman Tj"/>
          <w:color w:val="000000"/>
          <w:lang w:val="en-US"/>
        </w:rPr>
        <w:t>Outlook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$B) </w:t>
      </w:r>
      <w:r w:rsidRPr="000955C6">
        <w:rPr>
          <w:rFonts w:ascii="Times New Roman Tj" w:hAnsi="Times New Roman Tj"/>
          <w:color w:val="000000"/>
        </w:rPr>
        <w:t>Пуск</w:t>
      </w:r>
      <w:r w:rsidRPr="000955C6">
        <w:rPr>
          <w:rFonts w:ascii="Times New Roman Tj" w:hAnsi="Times New Roman Tj"/>
          <w:color w:val="000000"/>
          <w:lang w:val="en-US"/>
        </w:rPr>
        <w:t>-&gt;</w:t>
      </w:r>
      <w:r w:rsidRPr="000955C6">
        <w:rPr>
          <w:rFonts w:ascii="Times New Roman Tj" w:hAnsi="Times New Roman Tj"/>
          <w:color w:val="000000"/>
        </w:rPr>
        <w:t>стандартный</w:t>
      </w:r>
      <w:r w:rsidRPr="000955C6">
        <w:rPr>
          <w:rFonts w:ascii="Times New Roman Tj" w:hAnsi="Times New Roman Tj"/>
          <w:color w:val="000000"/>
          <w:lang w:val="en-US"/>
        </w:rPr>
        <w:t>-&gt;Ms. Office-&gt;Outlook;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$C) </w:t>
      </w:r>
      <w:r w:rsidRPr="000955C6">
        <w:rPr>
          <w:rFonts w:ascii="Times New Roman Tj" w:hAnsi="Times New Roman Tj"/>
          <w:color w:val="000000"/>
        </w:rPr>
        <w:t>Пуск</w:t>
      </w:r>
      <w:r w:rsidRPr="000955C6">
        <w:rPr>
          <w:rFonts w:ascii="Times New Roman Tj" w:hAnsi="Times New Roman Tj"/>
          <w:color w:val="000000"/>
          <w:lang w:val="en-US"/>
        </w:rPr>
        <w:t>-&gt;</w:t>
      </w:r>
      <w:r w:rsidRPr="000955C6">
        <w:rPr>
          <w:rFonts w:ascii="Times New Roman Tj" w:hAnsi="Times New Roman Tj"/>
          <w:color w:val="000000"/>
        </w:rPr>
        <w:t>все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программы</w:t>
      </w:r>
      <w:r w:rsidRPr="000955C6">
        <w:rPr>
          <w:rFonts w:ascii="Times New Roman Tj" w:hAnsi="Times New Roman Tj"/>
          <w:color w:val="000000"/>
          <w:lang w:val="en-US"/>
        </w:rPr>
        <w:t>-&gt;Microsoft Office-&gt;Outlook;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Пуск-все программы-&gt;стандартный-&gt;</w:t>
      </w:r>
      <w:r w:rsidRPr="000955C6">
        <w:rPr>
          <w:rFonts w:ascii="Times New Roman Tj" w:hAnsi="Times New Roman Tj"/>
          <w:color w:val="000000"/>
          <w:lang w:val="en-US"/>
        </w:rPr>
        <w:t>Outlook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Пуск-&gt;мой документы-&gt;</w:t>
      </w:r>
      <w:r w:rsidRPr="000955C6">
        <w:rPr>
          <w:rFonts w:ascii="Times New Roman Tj" w:hAnsi="Times New Roman Tj"/>
          <w:color w:val="000000"/>
          <w:lang w:val="en-US"/>
        </w:rPr>
        <w:t>Outlook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@259.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Агар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 xml:space="preserve"> дар катакчаи А2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 дар катакчаи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2 ва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t</w:t>
      </w:r>
      <w:r w:rsidRPr="000955C6">
        <w:rPr>
          <w:rFonts w:ascii="Times New Roman Tj" w:hAnsi="Times New Roman Tj"/>
          <w:color w:val="000000"/>
        </w:rPr>
        <w:t xml:space="preserve"> дар катачаи С2 бошад, навишти дурусти </w:t>
      </w:r>
      <w:r>
        <w:fldChar w:fldCharType="begin"/>
      </w:r>
      <w:r>
        <w:fldChar w:fldCharType="end"/>
      </w:r>
      <w:r w:rsidRPr="000955C6">
        <w:rPr>
          <w:rFonts w:ascii="Times New Roman Tj" w:hAnsi="Times New Roman Tj"/>
          <w:color w:val="000000"/>
          <w:position w:val="-6"/>
        </w:rPr>
        <w:object w:dxaOrig="1440" w:dyaOrig="300">
          <v:shape id="_x0000_i1057" type="#_x0000_t75" style="width:93.6pt;height:19.8pt" o:ole="">
            <v:imagedata r:id="rId68" o:title=""/>
          </v:shape>
          <o:OLEObject Type="Embed" ProgID="Equation.3" ShapeID="_x0000_i1057" DrawAspect="Content" ObjectID="_1794819607" r:id="rId69"/>
        </w:object>
      </w:r>
      <w:r w:rsidRPr="000955C6">
        <w:rPr>
          <w:rFonts w:ascii="Times New Roman Tj" w:hAnsi="Times New Roman Tj"/>
          <w:color w:val="000000"/>
        </w:rPr>
        <w:t xml:space="preserve"> -ро ёбед?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$A)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2460" w:dyaOrig="300">
          <v:shape id="_x0000_i1058" type="#_x0000_t75" style="width:123pt;height:15pt" o:ole="">
            <v:imagedata r:id="rId70" o:title=""/>
          </v:shape>
          <o:OLEObject Type="Embed" ProgID="Equation.3" ShapeID="_x0000_i1058" DrawAspect="Content" ObjectID="_1794819608" r:id="rId71"/>
        </w:objec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$B)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2480" w:dyaOrig="300">
          <v:shape id="_x0000_i1059" type="#_x0000_t75" style="width:123pt;height:15pt" o:ole="">
            <v:imagedata r:id="rId72" o:title=""/>
          </v:shape>
          <o:OLEObject Type="Embed" ProgID="Equation.3" ShapeID="_x0000_i1059" DrawAspect="Content" ObjectID="_1794819609" r:id="rId73"/>
        </w:objec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$C)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2420" w:dyaOrig="300">
          <v:shape id="_x0000_i1060" type="#_x0000_t75" style="width:120pt;height:15pt" o:ole="">
            <v:imagedata r:id="rId74" o:title=""/>
          </v:shape>
          <o:OLEObject Type="Embed" ProgID="Equation.3" ShapeID="_x0000_i1060" DrawAspect="Content" ObjectID="_1794819610" r:id="rId75"/>
        </w:objec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$D)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2439" w:dyaOrig="300">
          <v:shape id="_x0000_i1061" type="#_x0000_t75" style="width:121.8pt;height:15pt" o:ole="">
            <v:imagedata r:id="rId76" o:title=""/>
          </v:shape>
          <o:OLEObject Type="Embed" ProgID="Equation.3" ShapeID="_x0000_i1061" DrawAspect="Content" ObjectID="_1794819611" r:id="rId77"/>
        </w:objec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$E)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2360" w:dyaOrig="300">
          <v:shape id="_x0000_i1062" type="#_x0000_t75" style="width:117pt;height:15pt" o:ole="">
            <v:imagedata r:id="rId78" o:title=""/>
          </v:shape>
          <o:OLEObject Type="Embed" ProgID="Equation.3" ShapeID="_x0000_i1062" DrawAspect="Content" ObjectID="_1794819612" r:id="rId79"/>
        </w:objec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@260.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</w:rPr>
        <w:t>Навишти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дурусти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  <w:position w:val="-24"/>
          <w:lang w:val="en-US"/>
        </w:rPr>
        <w:object w:dxaOrig="1300" w:dyaOrig="660">
          <v:shape id="_x0000_i1063" type="#_x0000_t75" style="width:64.8pt;height:31.2pt" o:ole="">
            <v:imagedata r:id="rId80" o:title=""/>
          </v:shape>
          <o:OLEObject Type="Embed" ProgID="Equation.3" ShapeID="_x0000_i1063" DrawAspect="Content" ObjectID="_1794819613" r:id="rId81"/>
        </w:objec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  <w:lang w:val="en-US"/>
        </w:rPr>
        <w:t xml:space="preserve"> Microsoft Office Excel 2007?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  <w:position w:val="-6"/>
        </w:rPr>
        <w:object w:dxaOrig="1960" w:dyaOrig="279">
          <v:shape id="_x0000_i1064" type="#_x0000_t75" style="width:96pt;height:14.4pt" o:ole="">
            <v:imagedata r:id="rId82" o:title=""/>
          </v:shape>
          <o:OLEObject Type="Embed" ProgID="Equation.3" ShapeID="_x0000_i1064" DrawAspect="Content" ObjectID="_1794819614" r:id="rId83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  <w:position w:val="-10"/>
        </w:rPr>
        <w:object w:dxaOrig="1560" w:dyaOrig="320">
          <v:shape id="_x0000_i1065" type="#_x0000_t75" style="width:77.4pt;height:15.6pt" o:ole="">
            <v:imagedata r:id="rId84" o:title=""/>
          </v:shape>
          <o:OLEObject Type="Embed" ProgID="Equation.3" ShapeID="_x0000_i1065" DrawAspect="Content" ObjectID="_1794819615" r:id="rId85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$C) </w:t>
      </w:r>
      <w:r w:rsidRPr="000955C6">
        <w:rPr>
          <w:rFonts w:ascii="Times New Roman Tj" w:hAnsi="Times New Roman Tj"/>
          <w:color w:val="000000"/>
          <w:position w:val="-10"/>
        </w:rPr>
        <w:object w:dxaOrig="2120" w:dyaOrig="320">
          <v:shape id="_x0000_i1066" type="#_x0000_t75" style="width:102.6pt;height:15.6pt" o:ole="">
            <v:imagedata r:id="rId86" o:title=""/>
          </v:shape>
          <o:OLEObject Type="Embed" ProgID="Equation.3" ShapeID="_x0000_i1066" DrawAspect="Content" ObjectID="_1794819616" r:id="rId87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position w:val="-6"/>
        </w:rPr>
        <w:object w:dxaOrig="900" w:dyaOrig="279">
          <v:shape id="_x0000_i1067" type="#_x0000_t75" style="width:45pt;height:14.4pt" o:ole="">
            <v:imagedata r:id="rId88" o:title=""/>
          </v:shape>
          <o:OLEObject Type="Embed" ProgID="Equation.3" ShapeID="_x0000_i1067" DrawAspect="Content" ObjectID="_1794819617" r:id="rId89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  <w:position w:val="-6"/>
        </w:rPr>
        <w:object w:dxaOrig="1420" w:dyaOrig="279">
          <v:shape id="_x0000_i1068" type="#_x0000_t75" style="width:70.8pt;height:14.4pt" o:ole="">
            <v:imagedata r:id="rId90" o:title=""/>
          </v:shape>
          <o:OLEObject Type="Embed" ProgID="Equation.3" ShapeID="_x0000_i1068" DrawAspect="Content" ObjectID="_1794819618" r:id="rId91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@261.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Агар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v</w:t>
      </w:r>
      <w:r w:rsidRPr="000955C6">
        <w:rPr>
          <w:rFonts w:ascii="Times New Roman Tj" w:hAnsi="Times New Roman Tj"/>
          <w:color w:val="000000"/>
        </w:rPr>
        <w:t xml:space="preserve"> дар катакчаи А2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m</w:t>
      </w:r>
      <w:r w:rsidRPr="000955C6">
        <w:rPr>
          <w:rFonts w:ascii="Times New Roman Tj" w:hAnsi="Times New Roman Tj"/>
          <w:color w:val="000000"/>
        </w:rPr>
        <w:t xml:space="preserve"> дар катакчаи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2 ва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</w:t>
      </w:r>
      <w:r w:rsidRPr="000955C6">
        <w:rPr>
          <w:rFonts w:ascii="Times New Roman Tj" w:hAnsi="Times New Roman Tj"/>
          <w:color w:val="000000"/>
        </w:rPr>
        <w:t xml:space="preserve">ти </w:t>
      </w:r>
      <w:r w:rsidRPr="000955C6">
        <w:rPr>
          <w:rFonts w:ascii="Times New Roman Tj" w:hAnsi="Times New Roman Tj"/>
          <w:color w:val="000000"/>
          <w:lang w:val="en-US"/>
        </w:rPr>
        <w:t>n</w:t>
      </w:r>
      <w:r w:rsidRPr="000955C6">
        <w:rPr>
          <w:rFonts w:ascii="Times New Roman Tj" w:hAnsi="Times New Roman Tj"/>
          <w:color w:val="000000"/>
        </w:rPr>
        <w:t xml:space="preserve"> дар катачаи С2 башад,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/>
          <w:color w:val="000000"/>
        </w:rPr>
        <w:t xml:space="preserve">навишти дурусти </w:t>
      </w:r>
      <w:r w:rsidRPr="000955C6">
        <w:rPr>
          <w:rFonts w:ascii="Times New Roman Tj" w:hAnsi="Times New Roman Tj"/>
          <w:color w:val="000000"/>
          <w:position w:val="-10"/>
        </w:rPr>
        <w:object w:dxaOrig="1520" w:dyaOrig="440">
          <v:shape id="_x0000_i1069" type="#_x0000_t75" style="width:73.8pt;height:21.6pt" o:ole="">
            <v:imagedata r:id="rId92" o:title=""/>
          </v:shape>
          <o:OLEObject Type="Embed" ProgID="Equation.3" ShapeID="_x0000_i1069" DrawAspect="Content" ObjectID="_1794819619" r:id="rId93"/>
        </w:object>
      </w:r>
      <w:r w:rsidRPr="000955C6">
        <w:rPr>
          <w:rFonts w:ascii="Times New Roman Tj" w:hAnsi="Times New Roman Tj"/>
          <w:color w:val="000000"/>
        </w:rPr>
        <w:t xml:space="preserve"> -ро ёбед?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  <w:position w:val="-10"/>
        </w:rPr>
        <w:object w:dxaOrig="2220" w:dyaOrig="300">
          <v:shape id="_x0000_i1070" type="#_x0000_t75" style="width:108.6pt;height:15pt" o:ole="">
            <v:imagedata r:id="rId94" o:title=""/>
          </v:shape>
          <o:OLEObject Type="Embed" ProgID="Equation.3" ShapeID="_x0000_i1070" DrawAspect="Content" ObjectID="_1794819620" r:id="rId95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  <w:position w:val="-10"/>
        </w:rPr>
        <w:object w:dxaOrig="2220" w:dyaOrig="279">
          <v:shape id="_x0000_i1071" type="#_x0000_t75" style="width:108.6pt;height:13.2pt" o:ole="">
            <v:imagedata r:id="rId96" o:title=""/>
          </v:shape>
          <o:OLEObject Type="Embed" ProgID="Equation.3" ShapeID="_x0000_i1071" DrawAspect="Content" ObjectID="_1794819621" r:id="rId97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</w:rPr>
        <w:object w:dxaOrig="2240" w:dyaOrig="279">
          <v:shape id="_x0000_i1072" type="#_x0000_t75" style="width:108.6pt;height:13.2pt" o:ole="">
            <v:imagedata r:id="rId98" o:title=""/>
          </v:shape>
          <o:OLEObject Type="Embed" ProgID="Equation.3" ShapeID="_x0000_i1072" DrawAspect="Content" ObjectID="_1794819622" r:id="rId99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position w:val="-10"/>
        </w:rPr>
        <w:object w:dxaOrig="2600" w:dyaOrig="320">
          <v:shape id="_x0000_i1073" type="#_x0000_t75" style="width:127.2pt;height:16.2pt" o:ole="">
            <v:imagedata r:id="rId100" o:title=""/>
          </v:shape>
          <o:OLEObject Type="Embed" ProgID="Equation.3" ShapeID="_x0000_i1073" DrawAspect="Content" ObjectID="_1794819623" r:id="rId101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  <w:position w:val="-10"/>
        </w:rPr>
        <w:object w:dxaOrig="2320" w:dyaOrig="320">
          <v:shape id="_x0000_i1074" type="#_x0000_t75" style="width:115.8pt;height:15.6pt" o:ole="">
            <v:imagedata r:id="rId102" o:title=""/>
          </v:shape>
          <o:OLEObject Type="Embed" ProgID="Equation.3" ShapeID="_x0000_i1074" DrawAspect="Content" ObjectID="_1794819624" r:id="rId103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vanish/>
          <w:color w:val="000000"/>
        </w:rPr>
        <w:pgNum/>
      </w:r>
      <w:r w:rsidRPr="000955C6">
        <w:rPr>
          <w:rFonts w:ascii="Times New Roman Tj" w:hAnsi="Times New Roman Tj"/>
          <w:color w:val="000000"/>
        </w:rPr>
        <w:t>@262.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Агар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q</w:t>
      </w:r>
      <w:r w:rsidRPr="000955C6">
        <w:rPr>
          <w:rFonts w:ascii="Times New Roman Tj" w:hAnsi="Times New Roman Tj"/>
          <w:color w:val="000000"/>
        </w:rPr>
        <w:t xml:space="preserve"> дар катакчаи А2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 дар катакчаи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2 ва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s</w:t>
      </w:r>
      <w:r w:rsidRPr="000955C6">
        <w:rPr>
          <w:rFonts w:ascii="Times New Roman Tj" w:hAnsi="Times New Roman Tj"/>
          <w:color w:val="000000"/>
        </w:rPr>
        <w:t xml:space="preserve"> дар катачаи С2 башад,навишти дурусти </w:t>
      </w:r>
      <w:r w:rsidRPr="000955C6">
        <w:rPr>
          <w:rFonts w:ascii="Times New Roman Tj" w:hAnsi="Times New Roman Tj"/>
          <w:color w:val="000000"/>
          <w:position w:val="-6"/>
        </w:rPr>
        <w:object w:dxaOrig="1380" w:dyaOrig="520">
          <v:shape id="_x0000_i1075" type="#_x0000_t75" style="width:81pt;height:30.6pt" o:ole="">
            <v:imagedata r:id="rId104" o:title=""/>
          </v:shape>
          <o:OLEObject Type="Embed" ProgID="Equation.3" ShapeID="_x0000_i1075" DrawAspect="Content" ObjectID="_1794819625" r:id="rId105"/>
        </w:object>
      </w:r>
      <w:r w:rsidRPr="000955C6">
        <w:rPr>
          <w:rFonts w:ascii="Times New Roman Tj" w:hAnsi="Times New Roman Tj"/>
          <w:color w:val="000000"/>
        </w:rPr>
        <w:t xml:space="preserve"> -ро ёбед?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  <w:position w:val="-10"/>
        </w:rPr>
        <w:object w:dxaOrig="2200" w:dyaOrig="300">
          <v:shape id="_x0000_i1076" type="#_x0000_t75" style="width:108pt;height:15pt" o:ole="">
            <v:imagedata r:id="rId106" o:title=""/>
          </v:shape>
          <o:OLEObject Type="Embed" ProgID="Equation.3" ShapeID="_x0000_i1076" DrawAspect="Content" ObjectID="_1794819626" r:id="rId107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  <w:position w:val="-10"/>
        </w:rPr>
        <w:object w:dxaOrig="2120" w:dyaOrig="300">
          <v:shape id="_x0000_i1077" type="#_x0000_t75" style="width:105pt;height:15pt" o:ole="">
            <v:imagedata r:id="rId108" o:title=""/>
          </v:shape>
          <o:OLEObject Type="Embed" ProgID="Equation.3" ShapeID="_x0000_i1077" DrawAspect="Content" ObjectID="_1794819627" r:id="rId109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</w:rPr>
        <w:object w:dxaOrig="2220" w:dyaOrig="300">
          <v:shape id="_x0000_i1078" type="#_x0000_t75" style="width:111pt;height:15pt" o:ole="">
            <v:imagedata r:id="rId110" o:title=""/>
          </v:shape>
          <o:OLEObject Type="Embed" ProgID="Equation.3" ShapeID="_x0000_i1078" DrawAspect="Content" ObjectID="_1794819628" r:id="rId111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position w:val="-10"/>
        </w:rPr>
        <w:object w:dxaOrig="2160" w:dyaOrig="300">
          <v:shape id="_x0000_i1079" type="#_x0000_t75" style="width:108pt;height:15pt" o:ole="">
            <v:imagedata r:id="rId112" o:title=""/>
          </v:shape>
          <o:OLEObject Type="Embed" ProgID="Equation.3" ShapeID="_x0000_i1079" DrawAspect="Content" ObjectID="_1794819629" r:id="rId113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  <w:position w:val="-10"/>
        </w:rPr>
        <w:object w:dxaOrig="2180" w:dyaOrig="300">
          <v:shape id="_x0000_i1080" type="#_x0000_t75" style="width:108pt;height:15pt" o:ole="">
            <v:imagedata r:id="rId114" o:title=""/>
          </v:shape>
          <o:OLEObject Type="Embed" ProgID="Equation.3" ShapeID="_x0000_i1080" DrawAspect="Content" ObjectID="_1794819630" r:id="rId115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@263.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Агар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 xml:space="preserve"> дар катакчаи А2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 дар катакчаи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2 ва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i</w:t>
      </w:r>
      <w:r w:rsidRPr="000955C6">
        <w:rPr>
          <w:rFonts w:ascii="Times New Roman Tj" w:hAnsi="Times New Roman Tj"/>
          <w:color w:val="000000"/>
        </w:rPr>
        <w:t xml:space="preserve"> дар катачаи С2 башад,навишти дурусти </w:t>
      </w:r>
      <w:r w:rsidRPr="000955C6">
        <w:rPr>
          <w:rFonts w:ascii="Times New Roman Tj" w:hAnsi="Times New Roman Tj"/>
          <w:color w:val="000000"/>
          <w:position w:val="-10"/>
        </w:rPr>
        <w:object w:dxaOrig="1340" w:dyaOrig="340">
          <v:shape id="_x0000_i1081" type="#_x0000_t75" style="width:66.6pt;height:16.8pt" o:ole="">
            <v:imagedata r:id="rId116" o:title=""/>
          </v:shape>
          <o:OLEObject Type="Embed" ProgID="Equation.3" ShapeID="_x0000_i1081" DrawAspect="Content" ObjectID="_1794819631" r:id="rId117"/>
        </w:object>
      </w:r>
      <w:r w:rsidRPr="000955C6">
        <w:rPr>
          <w:rFonts w:ascii="Times New Roman Tj" w:hAnsi="Times New Roman Tj"/>
          <w:color w:val="000000"/>
        </w:rPr>
        <w:t xml:space="preserve"> -ро ёбед?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  <w:position w:val="-10"/>
        </w:rPr>
        <w:object w:dxaOrig="2520" w:dyaOrig="279">
          <v:shape id="_x0000_i1082" type="#_x0000_t75" style="width:123.6pt;height:13.2pt" o:ole="">
            <v:imagedata r:id="rId118" o:title=""/>
          </v:shape>
          <o:OLEObject Type="Embed" ProgID="Equation.3" ShapeID="_x0000_i1082" DrawAspect="Content" ObjectID="_1794819632" r:id="rId119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  <w:position w:val="-10"/>
        </w:rPr>
        <w:object w:dxaOrig="2400" w:dyaOrig="279">
          <v:shape id="_x0000_i1083" type="#_x0000_t75" style="width:117.6pt;height:13.2pt" o:ole="">
            <v:imagedata r:id="rId120" o:title=""/>
          </v:shape>
          <o:OLEObject Type="Embed" ProgID="Equation.3" ShapeID="_x0000_i1083" DrawAspect="Content" ObjectID="_1794819633" r:id="rId121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</w:rPr>
        <w:object w:dxaOrig="2400" w:dyaOrig="279">
          <v:shape id="_x0000_i1084" type="#_x0000_t75" style="width:117.6pt;height:13.2pt" o:ole="">
            <v:imagedata r:id="rId122" o:title=""/>
          </v:shape>
          <o:OLEObject Type="Embed" ProgID="Equation.3" ShapeID="_x0000_i1084" DrawAspect="Content" ObjectID="_1794819634" r:id="rId123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position w:val="-10"/>
        </w:rPr>
        <w:object w:dxaOrig="2540" w:dyaOrig="279">
          <v:shape id="_x0000_i1085" type="#_x0000_t75" style="width:124.2pt;height:13.2pt" o:ole="">
            <v:imagedata r:id="rId124" o:title=""/>
          </v:shape>
          <o:OLEObject Type="Embed" ProgID="Equation.3" ShapeID="_x0000_i1085" DrawAspect="Content" ObjectID="_1794819635" r:id="rId125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  <w:position w:val="-10"/>
        </w:rPr>
        <w:object w:dxaOrig="2480" w:dyaOrig="279">
          <v:shape id="_x0000_i1086" type="#_x0000_t75" style="width:123pt;height:13.2pt" o:ole="">
            <v:imagedata r:id="rId126" o:title=""/>
          </v:shape>
          <o:OLEObject Type="Embed" ProgID="Equation.3" ShapeID="_x0000_i1086" DrawAspect="Content" ObjectID="_1794819636" r:id="rId127"/>
        </w:objec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@264.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Агар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 xml:space="preserve"> дар катакчаи А2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 дар катакчаи 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 xml:space="preserve">2 ва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x</w:t>
      </w:r>
      <w:r w:rsidRPr="000955C6">
        <w:rPr>
          <w:rFonts w:ascii="Times New Roman Tj" w:hAnsi="Times New Roman Tj"/>
          <w:color w:val="000000"/>
        </w:rPr>
        <w:t xml:space="preserve"> дар катачаи С2 бошад, навишти дурусти =</w:t>
      </w:r>
      <w:r w:rsidRPr="000955C6">
        <w:rPr>
          <w:rFonts w:ascii="Times New Roman Tj" w:hAnsi="Times New Roman Tj"/>
          <w:color w:val="000000"/>
          <w:position w:val="-6"/>
        </w:rPr>
        <w:object w:dxaOrig="2180" w:dyaOrig="300">
          <v:shape id="_x0000_i1087" type="#_x0000_t75" style="width:124.2pt;height:15.6pt" o:ole="">
            <v:imagedata r:id="rId128" o:title=""/>
          </v:shape>
          <o:OLEObject Type="Embed" ProgID="Equation.3" ShapeID="_x0000_i1087" DrawAspect="Content" ObjectID="_1794819637" r:id="rId129"/>
        </w:object>
      </w:r>
      <w:r>
        <w:fldChar w:fldCharType="begin"/>
      </w:r>
      <w:r>
        <w:fldChar w:fldCharType="end"/>
      </w:r>
      <w:r w:rsidRPr="000955C6">
        <w:rPr>
          <w:rFonts w:ascii="Times New Roman Tj" w:hAnsi="Times New Roman Tj"/>
          <w:color w:val="000000"/>
        </w:rPr>
        <w:t xml:space="preserve"> -ро ёбед?</w:t>
      </w:r>
    </w:p>
    <w:p w:rsidR="0083227B" w:rsidRPr="00081545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81545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81545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560" w:dyaOrig="300">
          <v:shape id="_x0000_i1088" type="#_x0000_t75" style="width:176.4pt;height:15pt" o:ole="">
            <v:imagedata r:id="rId130" o:title=""/>
          </v:shape>
          <o:OLEObject Type="Embed" ProgID="Equation.3" ShapeID="_x0000_i1088" DrawAspect="Content" ObjectID="_1794819638" r:id="rId131"/>
        </w:object>
      </w:r>
      <w:r w:rsidRPr="00081545">
        <w:rPr>
          <w:rFonts w:ascii="Times New Roman Tj" w:hAnsi="Times New Roman Tj"/>
          <w:color w:val="000000"/>
        </w:rPr>
        <w:t>;</w:t>
      </w:r>
    </w:p>
    <w:p w:rsidR="0083227B" w:rsidRPr="00081545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81545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81545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500" w:dyaOrig="300">
          <v:shape id="_x0000_i1089" type="#_x0000_t75" style="width:173.4pt;height:15pt" o:ole="">
            <v:imagedata r:id="rId132" o:title=""/>
          </v:shape>
          <o:OLEObject Type="Embed" ProgID="Equation.3" ShapeID="_x0000_i1089" DrawAspect="Content" ObjectID="_1794819639" r:id="rId133"/>
        </w:object>
      </w:r>
      <w:r w:rsidRPr="00081545">
        <w:rPr>
          <w:rFonts w:ascii="Times New Roman Tj" w:hAnsi="Times New Roman Tj"/>
          <w:color w:val="000000"/>
        </w:rPr>
        <w:t>;</w:t>
      </w:r>
    </w:p>
    <w:p w:rsidR="0083227B" w:rsidRPr="00081545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81545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81545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540" w:dyaOrig="300">
          <v:shape id="_x0000_i1090" type="#_x0000_t75" style="width:175.2pt;height:15pt" o:ole="">
            <v:imagedata r:id="rId134" o:title=""/>
          </v:shape>
          <o:OLEObject Type="Embed" ProgID="Equation.3" ShapeID="_x0000_i1090" DrawAspect="Content" ObjectID="_1794819640" r:id="rId135"/>
        </w:object>
      </w:r>
      <w:r w:rsidRPr="00081545">
        <w:rPr>
          <w:rFonts w:ascii="Times New Roman Tj" w:hAnsi="Times New Roman Tj"/>
          <w:color w:val="000000"/>
        </w:rPr>
        <w:t>;</w:t>
      </w:r>
    </w:p>
    <w:p w:rsidR="0083227B" w:rsidRPr="00081545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81545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81545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600" w:dyaOrig="300">
          <v:shape id="_x0000_i1091" type="#_x0000_t75" style="width:180pt;height:15pt" o:ole="">
            <v:imagedata r:id="rId136" o:title=""/>
          </v:shape>
          <o:OLEObject Type="Embed" ProgID="Equation.3" ShapeID="_x0000_i1091" DrawAspect="Content" ObjectID="_1794819641" r:id="rId137"/>
        </w:object>
      </w:r>
      <w:r w:rsidRPr="00081545">
        <w:rPr>
          <w:rFonts w:ascii="Times New Roman Tj" w:hAnsi="Times New Roman Tj"/>
          <w:color w:val="000000"/>
        </w:rPr>
        <w:t>;</w:t>
      </w:r>
    </w:p>
    <w:p w:rsidR="0083227B" w:rsidRPr="00081545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81545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81545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position w:val="-10"/>
          <w:lang w:val="en-US"/>
        </w:rPr>
        <w:object w:dxaOrig="3640" w:dyaOrig="300">
          <v:shape id="_x0000_i1092" type="#_x0000_t75" style="width:178.2pt;height:15pt" o:ole="">
            <v:imagedata r:id="rId138" o:title=""/>
          </v:shape>
          <o:OLEObject Type="Embed" ProgID="Equation.3" ShapeID="_x0000_i1092" DrawAspect="Content" ObjectID="_1794819642" r:id="rId139"/>
        </w:object>
      </w:r>
      <w:r w:rsidRPr="00081545">
        <w:rPr>
          <w:rFonts w:ascii="Times New Roman Tj" w:hAnsi="Times New Roman Tj"/>
          <w:color w:val="000000"/>
        </w:rPr>
        <w:t>;</w:t>
      </w:r>
    </w:p>
    <w:p w:rsidR="0083227B" w:rsidRPr="00081545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81545">
        <w:rPr>
          <w:rFonts w:ascii="Times New Roman Tj" w:hAnsi="Times New Roman Tj" w:cs="Times New Roman Tj"/>
          <w:bCs/>
          <w:color w:val="000000"/>
        </w:rPr>
        <w:t>@265.</w:t>
      </w:r>
    </w:p>
    <w:p w:rsidR="0083227B" w:rsidRPr="00081545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Palatino Linotype"/>
          <w:bCs/>
          <w:color w:val="000000"/>
        </w:rPr>
        <w:t>Информатика</w:t>
      </w:r>
      <w:r w:rsidRPr="00081545">
        <w:rPr>
          <w:rFonts w:ascii="Times New Roman Tj" w:hAnsi="Times New Roman Tj" w:cs="Palatino Linotype"/>
          <w:bCs/>
          <w:color w:val="000000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/>
        </w:rPr>
        <w:t>илмест</w:t>
      </w:r>
      <w:r w:rsidRPr="00081545">
        <w:rPr>
          <w:rFonts w:ascii="Times New Roman Tj" w:hAnsi="Times New Roman Tj" w:cs="Palatino Linotype"/>
          <w:bCs/>
          <w:color w:val="000000"/>
        </w:rPr>
        <w:t xml:space="preserve">, </w:t>
      </w:r>
      <w:r w:rsidRPr="000955C6">
        <w:rPr>
          <w:rFonts w:ascii="Times New Roman Tj" w:hAnsi="Times New Roman Tj" w:cs="Palatino Linotype"/>
          <w:bCs/>
          <w:color w:val="000000"/>
        </w:rPr>
        <w:t>ки</w:t>
      </w:r>
      <w:r w:rsidRPr="00081545">
        <w:rPr>
          <w:rFonts w:ascii="Times New Roman Tj" w:hAnsi="Times New Roman Tj" w:cs="Palatino Linotype"/>
          <w:bCs/>
          <w:color w:val="000000"/>
        </w:rPr>
        <w:t>…….</w:t>
      </w:r>
      <w:r w:rsidRPr="00081545">
        <w:rPr>
          <w:rFonts w:ascii="Times New Roman Tj" w:hAnsi="Times New Roman Tj" w:cs="Times New Roman Tj"/>
          <w:bCs/>
          <w:color w:val="000000"/>
        </w:rPr>
        <w:t xml:space="preserve"> ?</w:t>
      </w:r>
    </w:p>
    <w:p w:rsidR="0083227B" w:rsidRPr="00081545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81545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A</w:t>
      </w:r>
      <w:r w:rsidRPr="00081545">
        <w:rPr>
          <w:rFonts w:ascii="Times New Roman Tj" w:hAnsi="Times New Roman Tj" w:cs="Times New Roman Tj"/>
          <w:color w:val="000000"/>
        </w:rPr>
        <w:t xml:space="preserve">) </w:t>
      </w:r>
      <w:r w:rsidRPr="000955C6">
        <w:rPr>
          <w:rFonts w:ascii="Times New Roman Tj" w:hAnsi="Times New Roman Tj" w:cs="Times New Roman Tj"/>
          <w:color w:val="000000"/>
        </w:rPr>
        <w:t>доир</w:t>
      </w:r>
      <w:r w:rsidRPr="00081545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</w:t>
      </w:r>
      <w:r w:rsidRPr="00081545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хосият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81545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иттилоот</w:t>
      </w:r>
      <w:r w:rsidRPr="00081545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</w:t>
      </w:r>
      <w:r w:rsidRPr="00081545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онун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81545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раванд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81545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иттилоот</w:t>
      </w:r>
      <w:r w:rsidRPr="000955C6">
        <w:rPr>
          <w:rFonts w:ascii="Cambria" w:hAnsi="Cambria" w:cs="Cambria"/>
          <w:color w:val="000000"/>
        </w:rPr>
        <w:t>ӣ</w:t>
      </w:r>
      <w:r w:rsidRPr="00081545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с</w:t>
      </w:r>
      <w:r w:rsidRPr="00081545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менамояд</w:t>
      </w:r>
      <w:r w:rsidRPr="00081545">
        <w:rPr>
          <w:rFonts w:ascii="Times New Roman Tj" w:hAnsi="Times New Roman Tj" w:cs="Times New Roman Tj"/>
          <w:color w:val="000000"/>
        </w:rPr>
        <w:t>;</w:t>
      </w:r>
    </w:p>
    <w:p w:rsidR="0083227B" w:rsidRPr="00081545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81545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B</w:t>
      </w:r>
      <w:r w:rsidRPr="00081545">
        <w:rPr>
          <w:rFonts w:ascii="Times New Roman Tj" w:hAnsi="Times New Roman Tj" w:cs="Times New Roman Tj"/>
          <w:color w:val="000000"/>
        </w:rPr>
        <w:t xml:space="preserve">) </w:t>
      </w:r>
      <w:r w:rsidRPr="000955C6">
        <w:rPr>
          <w:rFonts w:ascii="Times New Roman Tj" w:hAnsi="Times New Roman Tj" w:cs="Times New Roman Tj"/>
          <w:color w:val="000000"/>
        </w:rPr>
        <w:t>доир</w:t>
      </w:r>
      <w:r w:rsidRPr="00081545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</w:t>
      </w:r>
      <w:r w:rsidRPr="00081545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шакл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81545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экрани</w:t>
      </w:r>
      <w:r w:rsidRPr="00081545">
        <w:rPr>
          <w:rFonts w:ascii="Times New Roman Tj" w:hAnsi="Times New Roman Tj" w:cs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дархост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81545">
        <w:rPr>
          <w:rFonts w:ascii="Times New Roman Tj" w:hAnsi="Times New Roman Tj" w:cs="Times New Roman Tj"/>
          <w:color w:val="000000"/>
        </w:rPr>
        <w:t xml:space="preserve">,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исобот</w:t>
      </w:r>
      <w:r w:rsidRPr="00081545">
        <w:rPr>
          <w:rFonts w:ascii="Times New Roman Tj" w:hAnsi="Times New Roman Tj" w:cs="Times New Roman Tj"/>
          <w:color w:val="000000"/>
        </w:rPr>
        <w:t xml:space="preserve">,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ифзи</w:t>
      </w:r>
      <w:r w:rsidRPr="00081545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81545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81545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доир ба модда, энергия, иттилоот;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D</w:t>
      </w:r>
      <w:r w:rsidRPr="000955C6">
        <w:rPr>
          <w:rFonts w:ascii="Times New Roman Tj" w:hAnsi="Times New Roman Tj" w:cs="Times New Roman Tj"/>
          <w:color w:val="000000"/>
        </w:rPr>
        <w:t>) доир ба иттилоот, захира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иттилоот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E</w:t>
      </w:r>
      <w:r w:rsidRPr="000955C6">
        <w:rPr>
          <w:rFonts w:ascii="Times New Roman Tj" w:hAnsi="Times New Roman Tj" w:cs="Times New Roman Tj"/>
          <w:color w:val="000000"/>
        </w:rPr>
        <w:t>) доир ба дархост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о,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исобот;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@266.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Palatino Linotype"/>
          <w:bCs/>
          <w:color w:val="000000"/>
        </w:rPr>
        <w:t>Инсон иттилоотро бо кадом тарз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 xml:space="preserve">о ба 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>амдигар мерасонанд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шифо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иву хатт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имову, ишора ва аломат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шакл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экрани, шакл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радиои;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$C)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абулкун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, 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 w:cs="Times New Roman Tj"/>
          <w:color w:val="000000"/>
        </w:rPr>
        <w:t>ункун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шифо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технология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иттилотиву иртибот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фаъолият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зе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@267.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Palatino Linotype"/>
          <w:bCs/>
          <w:color w:val="000000"/>
        </w:rPr>
        <w:t>Инсон иттилоотро аз ку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Palatino Linotype"/>
          <w:bCs/>
          <w:color w:val="000000"/>
        </w:rPr>
        <w:t>о пайдо мекунад?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аз китоб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таълимию илм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зномаю ма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алла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о, намоиш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телевизиониву филмнома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ва му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ити атрофии худ;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аз филмнома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аз 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аз одамон,;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аз донишго</w:t>
      </w:r>
      <w:r w:rsidRPr="000955C6">
        <w:rPr>
          <w:rFonts w:ascii="Cambria" w:hAnsi="Cambria" w:cs="Cambria"/>
          <w:color w:val="000000"/>
        </w:rPr>
        <w:t>ҳҳ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@268.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Иттилоот- маълумот дар бораи…….?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$A) ягон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одиса, ашё, шахс, руйдод ва му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ити атроф;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ягон инсон;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ягон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одиса;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му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ити атрофии дигарон;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ягон дархост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о,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исобот;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@</w:t>
      </w:r>
      <w:r w:rsidRPr="000955C6">
        <w:rPr>
          <w:rFonts w:ascii="Times New Roman Tj" w:hAnsi="Times New Roman Tj" w:cs="Times New Roman Tj"/>
          <w:bCs/>
          <w:color w:val="000000"/>
        </w:rPr>
        <w:t>269</w:t>
      </w:r>
      <w:r w:rsidRPr="000955C6">
        <w:rPr>
          <w:rFonts w:ascii="Times New Roman Tj" w:hAnsi="Times New Roman Tj" w:cs="Times New Roman Tj"/>
          <w:color w:val="000000"/>
        </w:rPr>
        <w:t>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Хосият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иттилоот кадом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оянд?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, мукаммал, му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им,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змарра, возе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, ани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дастрас, к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то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мо, аён;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замонав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актуал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пурра, нопурра;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@270.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Чанд намуди хосият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иттилоот мав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уд 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$A) 6;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$B) 5;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$C) 4;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$D) 3;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$E) 2;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en-US"/>
        </w:rPr>
      </w:pPr>
      <w:r w:rsidRPr="000955C6">
        <w:rPr>
          <w:rFonts w:ascii="Times New Roman Tj" w:hAnsi="Times New Roman Tj" w:cs="Times New Roman Tj"/>
          <w:bCs/>
          <w:color w:val="000000"/>
          <w:lang w:val="en-US"/>
        </w:rPr>
        <w:t>@271.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en-US"/>
        </w:rPr>
      </w:pPr>
      <w:r w:rsidRPr="000955C6">
        <w:rPr>
          <w:rFonts w:ascii="Times New Roman Tj" w:hAnsi="Times New Roman Tj" w:cs="Times New Roman Tj"/>
          <w:bCs/>
          <w:color w:val="000000"/>
        </w:rPr>
        <w:t>Иттилооти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“</w:t>
      </w:r>
      <w:r w:rsidRPr="000955C6">
        <w:rPr>
          <w:rFonts w:ascii="Times New Roman Tj" w:hAnsi="Times New Roman Tj" w:cs="Times New Roman Tj"/>
          <w:bCs/>
          <w:color w:val="000000"/>
        </w:rPr>
        <w:t>са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е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”?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/>
        </w:rPr>
        <w:t>иттилоот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исобида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агар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вай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вазъи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аслро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дуруст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тасвир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намояд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$B) </w:t>
      </w:r>
      <w:r w:rsidRPr="000955C6">
        <w:rPr>
          <w:rFonts w:ascii="Times New Roman Tj" w:hAnsi="Times New Roman Tj" w:cs="Times New Roman Tj"/>
          <w:color w:val="000000"/>
        </w:rPr>
        <w:t>иттилоот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исобида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агар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вай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барандаи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моддиро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тасвир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намояд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$C) </w:t>
      </w:r>
      <w:r w:rsidRPr="000955C6">
        <w:rPr>
          <w:rFonts w:ascii="Times New Roman Tj" w:hAnsi="Times New Roman Tj" w:cs="Times New Roman Tj"/>
          <w:color w:val="000000"/>
        </w:rPr>
        <w:t>иттилоот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исобида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агар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вай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бета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 w:cs="Times New Roman Tj"/>
          <w:color w:val="000000"/>
        </w:rPr>
        <w:t>йир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монад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$D) </w:t>
      </w:r>
      <w:r w:rsidRPr="000955C6">
        <w:rPr>
          <w:rFonts w:ascii="Times New Roman Tj" w:hAnsi="Times New Roman Tj" w:cs="Times New Roman Tj"/>
          <w:color w:val="000000"/>
        </w:rPr>
        <w:t>иттилоот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исобида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агар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вай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ойи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абли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бо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монад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$E) </w:t>
      </w:r>
      <w:r w:rsidRPr="000955C6">
        <w:rPr>
          <w:rFonts w:ascii="Times New Roman Tj" w:hAnsi="Times New Roman Tj" w:cs="Times New Roman Tj"/>
          <w:color w:val="000000"/>
        </w:rPr>
        <w:t>иттилоот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исобида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агар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вайро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ирсол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дода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шавад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@272.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Кадом равзанаро равзанаи муколамав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мен</w:t>
      </w:r>
      <w:r w:rsidRPr="000955C6">
        <w:rPr>
          <w:rFonts w:ascii="Times New Roman Tj" w:hAnsi="Times New Roman Tj"/>
          <w:color w:val="000000"/>
        </w:rPr>
        <w:t>оманд?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дар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дошта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кор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ин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объект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карда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тасвир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менамояд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дар чунин равзана ахбор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ого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кунанда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бароварда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равзанае, ки дар ва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интихоби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фармон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кушода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шуда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оди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шарт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фарм</w:t>
      </w:r>
      <w:r w:rsidRPr="000955C6">
        <w:rPr>
          <w:rFonts w:ascii="Times New Roman Tj" w:hAnsi="Times New Roman Tj"/>
          <w:color w:val="000000"/>
        </w:rPr>
        <w:t>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ро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мегардад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равзанаи папкаро меноманд;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барои кор бо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пешбин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шудааст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tabs>
          <w:tab w:val="center" w:pos="4844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@273.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Кадом номгуи майдон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о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дар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сохтори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ПД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ву</w:t>
      </w:r>
      <w:r w:rsidRPr="000955C6">
        <w:rPr>
          <w:rFonts w:ascii="Cambria" w:hAnsi="Cambria" w:cs="Cambria"/>
          <w:color w:val="000000"/>
          <w:lang w:val="tg-Cyrl-TJ"/>
        </w:rPr>
        <w:t>ҷ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уд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дорад</w:t>
      </w:r>
      <w:r w:rsidRPr="000955C6">
        <w:rPr>
          <w:rFonts w:ascii="Times New Roman Tj" w:hAnsi="Times New Roman Tj"/>
          <w:color w:val="000000"/>
          <w:lang w:val="tg-Cyrl-TJ"/>
        </w:rPr>
        <w:t>?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Майдон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«Имя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поля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тип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данных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размер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поля»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/>
        </w:rPr>
        <w:t>Майдон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«Имя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поля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тип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данных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описание»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>$C</w:t>
      </w:r>
      <w:r w:rsidRPr="000955C6">
        <w:rPr>
          <w:rFonts w:ascii="Times New Roman Tj" w:hAnsi="Times New Roman Tj"/>
          <w:color w:val="000000"/>
        </w:rPr>
        <w:t>) Майдон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«Имя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поля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тип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данных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формат»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$D) </w:t>
      </w:r>
      <w:r w:rsidRPr="000955C6">
        <w:rPr>
          <w:rFonts w:ascii="Times New Roman Tj" w:hAnsi="Times New Roman Tj"/>
          <w:color w:val="000000"/>
        </w:rPr>
        <w:t>Майдон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«Имя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поля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тип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данных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общие»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$E) </w:t>
      </w:r>
      <w:r w:rsidRPr="000955C6">
        <w:rPr>
          <w:rFonts w:ascii="Times New Roman Tj" w:hAnsi="Times New Roman Tj"/>
          <w:color w:val="000000"/>
        </w:rPr>
        <w:t>Майдон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«Имя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поля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тип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данных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свойства»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@274.</w:t>
      </w:r>
    </w:p>
    <w:p w:rsidR="0083227B" w:rsidRPr="000955C6" w:rsidRDefault="0083227B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Коди барномаи 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 w:cs="Palatino Linotype"/>
          <w:color w:val="000000"/>
        </w:rPr>
        <w:t xml:space="preserve"> _ро дидан мумкин аст ё не?</w:t>
      </w:r>
    </w:p>
    <w:p w:rsidR="0083227B" w:rsidRPr="000955C6" w:rsidRDefault="0083227B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/>
          <w:lang w:val="en-US"/>
        </w:rPr>
      </w:pPr>
      <w:r w:rsidRPr="000955C6">
        <w:rPr>
          <w:rFonts w:ascii="Times New Roman Tj" w:hAnsi="Times New Roman Tj" w:cs="Palatino Linotype"/>
          <w:color w:val="000000"/>
          <w:lang w:val="en-US"/>
        </w:rPr>
        <w:t xml:space="preserve">$A)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</w:t>
      </w:r>
      <w:r w:rsidRPr="000955C6">
        <w:rPr>
          <w:rFonts w:ascii="Times New Roman Tj" w:hAnsi="Times New Roman Tj" w:cs="Palatino Linotype"/>
          <w:color w:val="000000"/>
          <w:lang w:val="en-US"/>
        </w:rPr>
        <w:t>;</w:t>
      </w:r>
    </w:p>
    <w:p w:rsidR="0083227B" w:rsidRPr="000955C6" w:rsidRDefault="0083227B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/>
          <w:lang w:val="en-US"/>
        </w:rPr>
      </w:pPr>
      <w:r w:rsidRPr="000955C6">
        <w:rPr>
          <w:rFonts w:ascii="Times New Roman Tj" w:hAnsi="Times New Roman Tj" w:cs="Palatino Linotype"/>
          <w:color w:val="000000"/>
          <w:lang w:val="en-US"/>
        </w:rPr>
        <w:t xml:space="preserve">$B) </w:t>
      </w:r>
      <w:r w:rsidRPr="000955C6">
        <w:rPr>
          <w:rFonts w:ascii="Times New Roman Tj" w:hAnsi="Times New Roman Tj" w:cs="Palatino Linotype"/>
          <w:color w:val="000000"/>
        </w:rPr>
        <w:t>не</w:t>
      </w:r>
      <w:r w:rsidRPr="000955C6">
        <w:rPr>
          <w:rFonts w:ascii="Times New Roman Tj" w:hAnsi="Times New Roman Tj" w:cs="Palatino Linotype"/>
          <w:color w:val="000000"/>
          <w:lang w:val="en-US"/>
        </w:rPr>
        <w:t>;</w:t>
      </w:r>
    </w:p>
    <w:p w:rsidR="0083227B" w:rsidRPr="000955C6" w:rsidRDefault="0083227B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/>
          <w:lang w:val="en-US"/>
        </w:rPr>
      </w:pPr>
      <w:r w:rsidRPr="000955C6">
        <w:rPr>
          <w:rFonts w:ascii="Times New Roman Tj" w:hAnsi="Times New Roman Tj" w:cs="Palatino Linotype"/>
          <w:color w:val="000000"/>
          <w:lang w:val="en-US"/>
        </w:rPr>
        <w:t xml:space="preserve">$C) </w:t>
      </w:r>
      <w:r w:rsidRPr="000955C6">
        <w:rPr>
          <w:rFonts w:ascii="Times New Roman Tj" w:hAnsi="Times New Roman Tj" w:cs="Palatino Linotype"/>
          <w:color w:val="000000"/>
        </w:rPr>
        <w:t>фа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дар</w:t>
      </w:r>
      <w:r w:rsidRPr="000955C6">
        <w:rPr>
          <w:rFonts w:ascii="Times New Roman Tj" w:hAnsi="Times New Roman Tj" w:cs="Palatino Linotype"/>
          <w:color w:val="000000"/>
          <w:lang w:val="en-US"/>
        </w:rPr>
        <w:t xml:space="preserve"> MS WORD;</w:t>
      </w:r>
    </w:p>
    <w:p w:rsidR="0083227B" w:rsidRPr="000955C6" w:rsidRDefault="0083227B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/>
          <w:lang w:val="en-US"/>
        </w:rPr>
      </w:pPr>
      <w:r w:rsidRPr="000955C6">
        <w:rPr>
          <w:rFonts w:ascii="Times New Roman Tj" w:hAnsi="Times New Roman Tj" w:cs="Palatino Linotype"/>
          <w:color w:val="000000"/>
          <w:lang w:val="en-US"/>
        </w:rPr>
        <w:t xml:space="preserve">$D) </w:t>
      </w:r>
      <w:r w:rsidRPr="000955C6">
        <w:rPr>
          <w:rFonts w:ascii="Times New Roman Tj" w:hAnsi="Times New Roman Tj" w:cs="Times New Roman Tj"/>
          <w:color w:val="000000"/>
        </w:rPr>
        <w:t>дар</w:t>
      </w:r>
      <w:r w:rsidRPr="000955C6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баъзе</w:t>
      </w:r>
      <w:r w:rsidRPr="000955C6">
        <w:rPr>
          <w:rFonts w:ascii="Times New Roman Tj" w:hAnsi="Times New Roman Tj" w:cs="Palatino Linotype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олат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 w:cs="Palatino Linotype"/>
          <w:color w:val="000000"/>
          <w:lang w:val="en-US"/>
        </w:rPr>
        <w:t>;</w:t>
      </w:r>
    </w:p>
    <w:p w:rsidR="0083227B" w:rsidRPr="000955C6" w:rsidRDefault="0083227B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/>
          <w:lang w:val="en-US"/>
        </w:rPr>
      </w:pPr>
      <w:r w:rsidRPr="000955C6">
        <w:rPr>
          <w:rFonts w:ascii="Times New Roman Tj" w:hAnsi="Times New Roman Tj" w:cs="Palatino Linotype"/>
          <w:color w:val="000000"/>
          <w:lang w:val="en-US"/>
        </w:rPr>
        <w:t xml:space="preserve">$E) </w:t>
      </w:r>
      <w:r w:rsidRPr="000955C6">
        <w:rPr>
          <w:rFonts w:ascii="Times New Roman Tj" w:hAnsi="Times New Roman Tj" w:cs="Times New Roman Tj"/>
          <w:color w:val="000000"/>
        </w:rPr>
        <w:t>дар</w:t>
      </w:r>
      <w:r w:rsidRPr="000955C6">
        <w:rPr>
          <w:rFonts w:ascii="Times New Roman Tj" w:hAnsi="Times New Roman Tj" w:cs="Palatino Linotype"/>
          <w:color w:val="000000"/>
          <w:lang w:val="en-US"/>
        </w:rPr>
        <w:t xml:space="preserve"> MS EXCEL;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@275.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Менюи «данные» мансуби кадом барномаи </w:t>
      </w:r>
      <w:r w:rsidRPr="000955C6">
        <w:rPr>
          <w:rFonts w:ascii="Times New Roman Tj" w:hAnsi="Times New Roman Tj"/>
          <w:color w:val="000000"/>
          <w:lang w:val="en-US"/>
        </w:rPr>
        <w:t>Office</w:t>
      </w:r>
      <w:r w:rsidRPr="000955C6">
        <w:rPr>
          <w:rFonts w:ascii="Times New Roman Tj" w:hAnsi="Times New Roman Tj"/>
          <w:color w:val="000000"/>
        </w:rPr>
        <w:t xml:space="preserve"> мебошад?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 w:cs="Palatino Linotype"/>
          <w:color w:val="000000"/>
          <w:lang w:val="en-US"/>
        </w:rPr>
        <w:t xml:space="preserve">$A) </w:t>
      </w:r>
      <w:r w:rsidRPr="000955C6">
        <w:rPr>
          <w:rFonts w:ascii="Times New Roman Tj" w:hAnsi="Times New Roman Tj"/>
          <w:color w:val="000000"/>
        </w:rPr>
        <w:t>барномаи</w:t>
      </w:r>
      <w:r w:rsidRPr="000955C6">
        <w:rPr>
          <w:rFonts w:ascii="Times New Roman Tj" w:hAnsi="Times New Roman Tj"/>
          <w:color w:val="000000"/>
          <w:lang w:val="en-US"/>
        </w:rPr>
        <w:t xml:space="preserve"> Access;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 w:cs="Palatino Linotype"/>
          <w:color w:val="000000"/>
          <w:lang w:val="en-US"/>
        </w:rPr>
        <w:t xml:space="preserve">$B) </w:t>
      </w:r>
      <w:r w:rsidRPr="000955C6">
        <w:rPr>
          <w:rFonts w:ascii="Times New Roman Tj" w:hAnsi="Times New Roman Tj"/>
          <w:color w:val="000000"/>
        </w:rPr>
        <w:t>барномаи</w:t>
      </w:r>
      <w:r w:rsidRPr="000955C6">
        <w:rPr>
          <w:rFonts w:ascii="Times New Roman Tj" w:hAnsi="Times New Roman Tj"/>
          <w:color w:val="000000"/>
          <w:lang w:val="en-US"/>
        </w:rPr>
        <w:t xml:space="preserve"> Word;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 w:cs="Palatino Linotype"/>
          <w:color w:val="000000"/>
          <w:lang w:val="en-US"/>
        </w:rPr>
        <w:t xml:space="preserve">$C) </w:t>
      </w:r>
      <w:r w:rsidRPr="000955C6">
        <w:rPr>
          <w:rFonts w:ascii="Times New Roman Tj" w:hAnsi="Times New Roman Tj"/>
          <w:color w:val="000000"/>
        </w:rPr>
        <w:t>барномаи</w:t>
      </w:r>
      <w:r w:rsidRPr="000955C6">
        <w:rPr>
          <w:rFonts w:ascii="Times New Roman Tj" w:hAnsi="Times New Roman Tj"/>
          <w:color w:val="000000"/>
          <w:lang w:val="en-US"/>
        </w:rPr>
        <w:t xml:space="preserve"> Excel;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 w:cs="Palatino Linotype"/>
          <w:color w:val="000000"/>
          <w:lang w:val="en-US"/>
        </w:rPr>
        <w:t xml:space="preserve">$D) </w:t>
      </w:r>
      <w:r w:rsidRPr="000955C6">
        <w:rPr>
          <w:rFonts w:ascii="Times New Roman Tj" w:hAnsi="Times New Roman Tj"/>
          <w:color w:val="000000"/>
        </w:rPr>
        <w:t>барномаи</w:t>
      </w:r>
      <w:r w:rsidRPr="000955C6">
        <w:rPr>
          <w:rFonts w:ascii="Times New Roman Tj" w:hAnsi="Times New Roman Tj"/>
          <w:color w:val="000000"/>
          <w:lang w:val="en-US"/>
        </w:rPr>
        <w:t xml:space="preserve"> Pint;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</w:rPr>
        <w:t xml:space="preserve">барномаи </w:t>
      </w:r>
      <w:r w:rsidRPr="000955C6">
        <w:rPr>
          <w:rFonts w:ascii="Times New Roman Tj" w:hAnsi="Times New Roman Tj"/>
          <w:color w:val="000000"/>
          <w:lang w:val="en-US"/>
        </w:rPr>
        <w:t>OLE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@276.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Кадом аз ин навъхои овардашуда дар СИПД нест?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u w:val="single"/>
        </w:rPr>
      </w:pPr>
      <w:r w:rsidRPr="000955C6">
        <w:rPr>
          <w:rFonts w:ascii="Times New Roman Tj" w:hAnsi="Times New Roman Tj"/>
          <w:color w:val="000000"/>
          <w:u w:val="single"/>
        </w:rPr>
        <w:t>$A) Знаковый;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/>
        </w:rPr>
        <w:t>Логический;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>$C</w:t>
      </w:r>
      <w:r w:rsidRPr="000955C6">
        <w:rPr>
          <w:rFonts w:ascii="Times New Roman Tj" w:hAnsi="Times New Roman Tj"/>
          <w:color w:val="000000"/>
        </w:rPr>
        <w:t>) Длиние текст 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$D) </w:t>
      </w:r>
      <w:r w:rsidRPr="000955C6">
        <w:rPr>
          <w:rFonts w:ascii="Times New Roman Tj" w:hAnsi="Times New Roman Tj"/>
          <w:color w:val="000000"/>
        </w:rPr>
        <w:t>Короткие текст;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$E) </w:t>
      </w:r>
      <w:r w:rsidRPr="000955C6">
        <w:rPr>
          <w:rFonts w:ascii="Times New Roman Tj" w:hAnsi="Times New Roman Tj"/>
          <w:color w:val="000000"/>
        </w:rPr>
        <w:t>Числовой;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@277.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Чанд намуди хосият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иттилоот мав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уд 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/>
        </w:rPr>
        <w:t>шаш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$B) </w:t>
      </w:r>
      <w:r w:rsidRPr="000955C6">
        <w:rPr>
          <w:rFonts w:ascii="Times New Roman Tj" w:hAnsi="Times New Roman Tj" w:cs="Times New Roman Tj"/>
          <w:color w:val="000000"/>
        </w:rPr>
        <w:t>панљ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$C) </w:t>
      </w:r>
      <w:r w:rsidRPr="000955C6">
        <w:rPr>
          <w:rFonts w:ascii="Times New Roman Tj" w:hAnsi="Times New Roman Tj" w:cs="Times New Roman Tj"/>
          <w:color w:val="000000"/>
        </w:rPr>
        <w:t>чор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D</w:t>
      </w:r>
      <w:r w:rsidRPr="000955C6">
        <w:rPr>
          <w:rFonts w:ascii="Times New Roman Tj" w:hAnsi="Times New Roman Tj" w:cs="Times New Roman Tj"/>
          <w:color w:val="000000"/>
        </w:rPr>
        <w:t>) се;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E</w:t>
      </w:r>
      <w:r w:rsidRPr="000955C6">
        <w:rPr>
          <w:rFonts w:ascii="Times New Roman Tj" w:hAnsi="Times New Roman Tj" w:cs="Times New Roman Tj"/>
          <w:color w:val="000000"/>
        </w:rPr>
        <w:t>) дањ;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@278.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Дар кадом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авоб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tg-Cyrl-TJ"/>
        </w:rPr>
        <w:t>Дархост</w:t>
      </w:r>
      <w:r w:rsidRPr="000955C6">
        <w:rPr>
          <w:rFonts w:ascii="Times New Roman Tj" w:hAnsi="Times New Roman Tj"/>
          <w:color w:val="000000"/>
        </w:rPr>
        <w:t xml:space="preserve"> «запрос» дуруст таъриф шудааст?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сохтори ПД-ро коркард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/>
        </w:rPr>
        <w:t>дархост як объекти 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додахо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мебошад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имконият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ад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буда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аз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руи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шарт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одшуда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>усту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у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хори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шаванд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>$C</w:t>
      </w:r>
      <w:r w:rsidRPr="000955C6">
        <w:rPr>
          <w:rFonts w:ascii="Times New Roman Tj" w:hAnsi="Times New Roman Tj"/>
          <w:color w:val="000000"/>
        </w:rPr>
        <w:t>) дархост як объекти 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додахо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мебошад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он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намуди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адвал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омадаанд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$D) </w:t>
      </w:r>
      <w:r w:rsidRPr="000955C6">
        <w:rPr>
          <w:rFonts w:ascii="Times New Roman Tj" w:hAnsi="Times New Roman Tj"/>
          <w:color w:val="000000"/>
        </w:rPr>
        <w:t>дархост як объекти 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мебошад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барои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воридкунии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пешбини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шудааст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g-Cyrl-TJ"/>
        </w:rPr>
        <w:t>$E) дархост як объекти пойго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и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додахо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мебошад</w:t>
      </w:r>
      <w:r w:rsidRPr="000955C6">
        <w:rPr>
          <w:rFonts w:ascii="Times New Roman Tj" w:hAnsi="Times New Roman Tj"/>
          <w:color w:val="000000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ки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ма</w:t>
      </w:r>
      <w:r w:rsidRPr="000955C6">
        <w:rPr>
          <w:rFonts w:ascii="Times New Roman Tj" w:hAnsi="Times New Roman Tj"/>
          <w:color w:val="000000"/>
          <w:lang w:val="tg-Cyrl-TJ"/>
        </w:rPr>
        <w:t>ълумот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ои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дар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пойго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и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дода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о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бударо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хорич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мекунад</w:t>
      </w:r>
      <w:r w:rsidRPr="000955C6">
        <w:rPr>
          <w:rFonts w:ascii="Times New Roman Tj" w:hAnsi="Times New Roman Tj"/>
          <w:color w:val="000000"/>
          <w:lang w:val="tg-Cyrl-TJ"/>
        </w:rPr>
        <w:t>;</w:t>
      </w:r>
    </w:p>
    <w:p w:rsidR="0083227B" w:rsidRPr="000955C6" w:rsidRDefault="0083227B" w:rsidP="000955C6">
      <w:pPr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@279.</w:t>
      </w:r>
    </w:p>
    <w:p w:rsidR="0083227B" w:rsidRPr="000955C6" w:rsidRDefault="0083227B" w:rsidP="000955C6">
      <w:pPr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Карзина(сабат) чанд фоизи диски дуруштро дарбар мегирад?</w:t>
      </w:r>
    </w:p>
    <w:p w:rsidR="0083227B" w:rsidRPr="000955C6" w:rsidRDefault="0083227B" w:rsidP="000955C6">
      <w:pPr>
        <w:rPr>
          <w:rFonts w:ascii="Times New Roman Tj" w:eastAsia="MS Mincho" w:hAnsi="Times New Roman Tj"/>
          <w:color w:val="000000"/>
          <w:lang w:val="en-US"/>
        </w:rPr>
      </w:pPr>
      <w:r w:rsidRPr="000955C6">
        <w:rPr>
          <w:rFonts w:ascii="Times New Roman Tj" w:eastAsia="MS Mincho" w:hAnsi="Times New Roman Tj"/>
          <w:color w:val="000000"/>
          <w:lang w:val="en-US"/>
        </w:rPr>
        <w:t>$A) 18;</w:t>
      </w:r>
    </w:p>
    <w:p w:rsidR="0083227B" w:rsidRPr="000955C6" w:rsidRDefault="0083227B" w:rsidP="000955C6">
      <w:pPr>
        <w:tabs>
          <w:tab w:val="left" w:pos="1557"/>
        </w:tabs>
        <w:rPr>
          <w:rFonts w:ascii="Times New Roman Tj" w:eastAsia="MS Mincho" w:hAnsi="Times New Roman Tj"/>
          <w:color w:val="000000"/>
          <w:lang w:val="en-US"/>
        </w:rPr>
      </w:pPr>
      <w:r w:rsidRPr="000955C6">
        <w:rPr>
          <w:rFonts w:ascii="Times New Roman Tj" w:eastAsia="MS Mincho" w:hAnsi="Times New Roman Tj"/>
          <w:color w:val="000000"/>
          <w:lang w:val="en-US"/>
        </w:rPr>
        <w:t>$B) 25;</w:t>
      </w:r>
      <w:r w:rsidRPr="000955C6">
        <w:rPr>
          <w:rFonts w:ascii="Times New Roman Tj" w:eastAsia="MS Mincho" w:hAnsi="Times New Roman Tj"/>
          <w:color w:val="000000"/>
          <w:lang w:val="en-US"/>
        </w:rPr>
        <w:tab/>
      </w:r>
    </w:p>
    <w:p w:rsidR="0083227B" w:rsidRPr="000955C6" w:rsidRDefault="0083227B" w:rsidP="000955C6">
      <w:pPr>
        <w:rPr>
          <w:rFonts w:ascii="Times New Roman Tj" w:eastAsia="MS Mincho" w:hAnsi="Times New Roman Tj"/>
          <w:color w:val="000000"/>
          <w:lang w:val="en-US"/>
        </w:rPr>
      </w:pPr>
      <w:r w:rsidRPr="000955C6">
        <w:rPr>
          <w:rFonts w:ascii="Times New Roman Tj" w:eastAsia="MS Mincho" w:hAnsi="Times New Roman Tj"/>
          <w:color w:val="000000"/>
          <w:lang w:val="en-US"/>
        </w:rPr>
        <w:t>$C) 15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eastAsia="MS Mincho" w:hAnsi="Times New Roman Tj"/>
          <w:color w:val="000000"/>
          <w:lang w:val="en-US"/>
        </w:rPr>
        <w:t>$D) 12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$E) </w:t>
      </w:r>
      <w:r w:rsidRPr="000955C6">
        <w:rPr>
          <w:rFonts w:ascii="Times New Roman Tj" w:hAnsi="Times New Roman Tj"/>
          <w:color w:val="000000"/>
        </w:rPr>
        <w:t>аз</w:t>
      </w:r>
      <w:r w:rsidRPr="000955C6">
        <w:rPr>
          <w:rFonts w:ascii="Times New Roman Tj" w:hAnsi="Times New Roman Tj"/>
          <w:color w:val="000000"/>
          <w:lang w:val="en-US"/>
        </w:rPr>
        <w:t xml:space="preserve"> 3 </w:t>
      </w:r>
      <w:r w:rsidRPr="000955C6">
        <w:rPr>
          <w:rFonts w:ascii="Times New Roman Tj" w:hAnsi="Times New Roman Tj"/>
          <w:color w:val="000000"/>
        </w:rPr>
        <w:t>як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хисса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@280.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Диаграмма дар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</w:rPr>
        <w:t xml:space="preserve"> чист?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>) сатри интихобшуда;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>) тасвири графики ададхо;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сутуни интихоби;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</w:rPr>
        <w:t>) ячейкаи интихобшуда;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ба тартиб ории адад;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@281.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Системаи оператсион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ма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м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</w:rPr>
        <w:t xml:space="preserve">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оест, ки раванди коркарди додашуда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ва робитаи миёнаи истифодабарандаю компютерро идора менамояд;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система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барномасоз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додашуда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ва компютер;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кор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система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назорат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ва диагностик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@282.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Дар </w:t>
      </w:r>
      <w:r w:rsidRPr="000955C6">
        <w:rPr>
          <w:rFonts w:ascii="Cambria" w:hAnsi="Cambria" w:cs="Cambria"/>
          <w:color w:val="000000"/>
          <w:lang w:val="tg-Cyrl-TJ"/>
        </w:rPr>
        <w:t>ҷ</w:t>
      </w:r>
      <w:r w:rsidRPr="000955C6">
        <w:rPr>
          <w:rFonts w:ascii="Times New Roman Tj" w:hAnsi="Times New Roman Tj"/>
          <w:color w:val="000000"/>
          <w:lang w:val="tg-Cyrl-TJ"/>
        </w:rPr>
        <w:t xml:space="preserve">адвали </w:t>
      </w:r>
      <w:r w:rsidRPr="000955C6">
        <w:rPr>
          <w:rFonts w:ascii="Times New Roman Tj" w:hAnsi="Times New Roman Tj"/>
          <w:color w:val="000000"/>
        </w:rPr>
        <w:t xml:space="preserve">электронии </w:t>
      </w:r>
      <w:r w:rsidRPr="000955C6">
        <w:rPr>
          <w:rFonts w:ascii="Times New Roman Tj" w:hAnsi="Times New Roman Tj"/>
          <w:color w:val="000000"/>
          <w:lang w:val="en-US"/>
        </w:rPr>
        <w:t>Excel</w:t>
      </w:r>
      <w:r w:rsidRPr="000955C6">
        <w:rPr>
          <w:rFonts w:ascii="Times New Roman Tj" w:hAnsi="Times New Roman Tj"/>
          <w:color w:val="000000"/>
          <w:lang w:val="tg-Cyrl-TJ"/>
        </w:rPr>
        <w:t xml:space="preserve"> функсияи</w:t>
      </w:r>
      <w:r w:rsidRPr="000955C6">
        <w:rPr>
          <w:rFonts w:ascii="Times New Roman Tj" w:hAnsi="Times New Roman Tj"/>
          <w:color w:val="000000"/>
        </w:rPr>
        <w:t xml:space="preserve"> Если </w:t>
      </w:r>
      <w:r w:rsidRPr="000955C6">
        <w:rPr>
          <w:rFonts w:ascii="Times New Roman Tj" w:hAnsi="Times New Roman Tj"/>
          <w:color w:val="000000"/>
          <w:lang w:val="tg-Cyrl-TJ"/>
        </w:rPr>
        <w:t>кадом амалро</w:t>
      </w:r>
      <w:r w:rsidRPr="000955C6">
        <w:rPr>
          <w:rFonts w:ascii="Times New Roman Tj" w:hAnsi="Times New Roman Tj"/>
          <w:color w:val="000000"/>
        </w:rPr>
        <w:t xml:space="preserve"> и</w:t>
      </w:r>
      <w:r w:rsidRPr="000955C6">
        <w:rPr>
          <w:rFonts w:ascii="Cambria" w:hAnsi="Cambria" w:cs="Cambria"/>
          <w:color w:val="000000"/>
          <w:lang w:val="tg-Cyrl-TJ"/>
        </w:rPr>
        <w:t>ҷ</w:t>
      </w:r>
      <w:r w:rsidRPr="000955C6">
        <w:rPr>
          <w:rFonts w:ascii="Times New Roman Tj" w:hAnsi="Times New Roman Tj"/>
          <w:color w:val="000000"/>
        </w:rPr>
        <w:t>ро мекунад?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и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 xml:space="preserve">тисодиро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 мекунад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мисолу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</w:t>
      </w:r>
      <w:r w:rsidRPr="000955C6">
        <w:rPr>
          <w:rFonts w:ascii="Calibri" w:hAnsi="Calibri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ки дар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 ягон шарт дода шудааст, бо воситаи Если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 карда мешаванд;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 намудани мисол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даври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мисолу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</w:t>
      </w:r>
      <w:r w:rsidRPr="000955C6">
        <w:rPr>
          <w:rFonts w:ascii="Calibri" w:hAnsi="Calibri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ки дар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 ягон шарт дода шудааст, бо воситаи Если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 карда намешаванд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катакча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оро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оба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 мекунад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tabs>
          <w:tab w:val="left" w:pos="7626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@283.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Агар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майдон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шарт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манти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бошад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кадом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навъ</w:t>
      </w:r>
      <w:r w:rsidRPr="000955C6">
        <w:rPr>
          <w:rFonts w:ascii="Times New Roman Tj" w:hAnsi="Times New Roman Tj"/>
          <w:color w:val="000000"/>
        </w:rPr>
        <w:t>ро бояд интихоб кунем?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навъи «денежный»;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/>
        </w:rPr>
        <w:t>навъи «гиперссылка»;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>$C</w:t>
      </w:r>
      <w:r w:rsidRPr="000955C6">
        <w:rPr>
          <w:rFonts w:ascii="Times New Roman Tj" w:hAnsi="Times New Roman Tj"/>
          <w:color w:val="000000"/>
        </w:rPr>
        <w:t>) навъи «числовой»;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$D) </w:t>
      </w:r>
      <w:r w:rsidRPr="000955C6">
        <w:rPr>
          <w:rFonts w:ascii="Times New Roman Tj" w:hAnsi="Times New Roman Tj"/>
          <w:color w:val="000000"/>
        </w:rPr>
        <w:t>навъи «логический»;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$E) </w:t>
      </w:r>
      <w:r w:rsidRPr="000955C6">
        <w:rPr>
          <w:rFonts w:ascii="Times New Roman Tj" w:hAnsi="Times New Roman Tj"/>
          <w:color w:val="000000"/>
        </w:rPr>
        <w:t>навъи «короткий текст»;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@284.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Кадом аз ин номгуй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овардашуда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объектхои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башумор мераванд?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дархост;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/>
        </w:rPr>
        <w:t>майдон;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>$C</w:t>
      </w:r>
      <w:r w:rsidRPr="000955C6">
        <w:rPr>
          <w:rFonts w:ascii="Times New Roman Tj" w:hAnsi="Times New Roman Tj"/>
          <w:color w:val="000000"/>
        </w:rPr>
        <w:t>) гиперссылка;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$D) </w:t>
      </w:r>
      <w:r w:rsidRPr="000955C6">
        <w:rPr>
          <w:rFonts w:ascii="Times New Roman Tj" w:hAnsi="Times New Roman Tj"/>
          <w:color w:val="000000"/>
        </w:rPr>
        <w:t>сутун;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$E) </w:t>
      </w:r>
      <w:r w:rsidRPr="000955C6">
        <w:rPr>
          <w:rFonts w:ascii="Times New Roman Tj" w:hAnsi="Times New Roman Tj"/>
          <w:color w:val="000000"/>
        </w:rPr>
        <w:t>фирма;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@285.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Кадоме аз ин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усул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ифзи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иттилоот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дохил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lang w:val="tg-Cyrl-TJ"/>
        </w:rPr>
        <w:t xml:space="preserve">рамзбандии иттилоот, </w:t>
      </w:r>
      <w:r w:rsidRPr="000955C6">
        <w:rPr>
          <w:rFonts w:ascii="Times New Roman Tj" w:hAnsi="Times New Roman Tj"/>
          <w:color w:val="000000"/>
        </w:rPr>
        <w:t>назорати истифодаи сахтафзор;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/>
        </w:rPr>
        <w:t>сат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дуюм</w:t>
      </w:r>
      <w:r w:rsidRPr="000955C6">
        <w:rPr>
          <w:rFonts w:ascii="Times New Roman Tj" w:hAnsi="Times New Roman Tj"/>
          <w:color w:val="000000"/>
        </w:rPr>
        <w:t>,</w:t>
      </w:r>
      <w:r w:rsidRPr="000955C6">
        <w:rPr>
          <w:rFonts w:ascii="Times New Roman Tj" w:hAnsi="Times New Roman Tj"/>
          <w:color w:val="000000"/>
          <w:lang w:val="tg-Cyrl-TJ"/>
        </w:rPr>
        <w:t xml:space="preserve"> н</w:t>
      </w:r>
      <w:r w:rsidRPr="000955C6">
        <w:rPr>
          <w:rFonts w:ascii="Times New Roman Tj" w:hAnsi="Times New Roman Tj"/>
          <w:color w:val="000000"/>
        </w:rPr>
        <w:t>азорати истифодаи сахтафзор, тадбир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онунгузор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$C) </w:t>
      </w:r>
      <w:r w:rsidRPr="000955C6">
        <w:rPr>
          <w:rFonts w:ascii="Times New Roman Tj" w:hAnsi="Times New Roman Tj"/>
          <w:color w:val="000000"/>
        </w:rPr>
        <w:t>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дудияти</w:t>
      </w:r>
      <w:r w:rsidRPr="000955C6">
        <w:rPr>
          <w:rFonts w:ascii="Times New Roman Tj" w:hAnsi="Times New Roman Tj"/>
          <w:color w:val="000000"/>
        </w:rPr>
        <w:t xml:space="preserve"> дастрас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</w:rPr>
        <w:t>, р</w:t>
      </w:r>
      <w:r w:rsidRPr="000955C6">
        <w:rPr>
          <w:rFonts w:ascii="Times New Roman Tj" w:hAnsi="Times New Roman Tj"/>
          <w:color w:val="000000"/>
          <w:lang w:val="tg-Cyrl-TJ"/>
        </w:rPr>
        <w:t>амзбандии иттилоот,</w:t>
      </w:r>
      <w:r w:rsidRPr="000955C6">
        <w:rPr>
          <w:rFonts w:ascii="Times New Roman Tj" w:hAnsi="Times New Roman Tj"/>
          <w:color w:val="000000"/>
        </w:rPr>
        <w:t xml:space="preserve"> назорати истифодаи сахтафзор, тадбир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онунгузор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$D) </w:t>
      </w:r>
      <w:r w:rsidRPr="000955C6">
        <w:rPr>
          <w:rFonts w:ascii="Times New Roman Tj" w:hAnsi="Times New Roman Tj"/>
          <w:color w:val="000000"/>
        </w:rPr>
        <w:t>сат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якум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дудияти</w:t>
      </w:r>
      <w:r w:rsidRPr="000955C6">
        <w:rPr>
          <w:rFonts w:ascii="Times New Roman Tj" w:hAnsi="Times New Roman Tj"/>
          <w:color w:val="000000"/>
        </w:rPr>
        <w:t xml:space="preserve"> дастрас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</w:rPr>
        <w:t>, р</w:t>
      </w:r>
      <w:r w:rsidRPr="000955C6">
        <w:rPr>
          <w:rFonts w:ascii="Times New Roman Tj" w:hAnsi="Times New Roman Tj"/>
          <w:color w:val="000000"/>
          <w:lang w:val="tg-Cyrl-TJ"/>
        </w:rPr>
        <w:t>амзбандии иттилоот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$E) </w:t>
      </w:r>
      <w:r w:rsidRPr="000955C6">
        <w:rPr>
          <w:rFonts w:ascii="Times New Roman Tj" w:hAnsi="Times New Roman Tj"/>
          <w:color w:val="000000"/>
        </w:rPr>
        <w:t>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дудияти</w:t>
      </w:r>
      <w:r w:rsidRPr="000955C6">
        <w:rPr>
          <w:rFonts w:ascii="Times New Roman Tj" w:hAnsi="Times New Roman Tj"/>
          <w:color w:val="000000"/>
        </w:rPr>
        <w:t xml:space="preserve"> дастрас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</w:rPr>
        <w:t>, сат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якум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дуюм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@286.</w:t>
      </w:r>
    </w:p>
    <w:p w:rsidR="0083227B" w:rsidRPr="000955C6" w:rsidRDefault="0083227B" w:rsidP="000955C6">
      <w:pPr>
        <w:tabs>
          <w:tab w:val="left" w:pos="18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Компютер хизмат мерасонад барои коркарди?</w:t>
      </w:r>
    </w:p>
    <w:p w:rsidR="0083227B" w:rsidRPr="000955C6" w:rsidRDefault="0083227B" w:rsidP="000955C6">
      <w:pPr>
        <w:tabs>
          <w:tab w:val="left" w:pos="18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абстраксия;</w:t>
      </w:r>
    </w:p>
    <w:p w:rsidR="0083227B" w:rsidRPr="000955C6" w:rsidRDefault="0083227B" w:rsidP="000955C6">
      <w:pPr>
        <w:tabs>
          <w:tab w:val="left" w:pos="18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информатсия;</w:t>
      </w:r>
    </w:p>
    <w:p w:rsidR="0083227B" w:rsidRPr="000955C6" w:rsidRDefault="0083227B" w:rsidP="000955C6">
      <w:pPr>
        <w:tabs>
          <w:tab w:val="left" w:pos="18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мотиватсия;</w:t>
      </w:r>
    </w:p>
    <w:p w:rsidR="0083227B" w:rsidRPr="000955C6" w:rsidRDefault="0083227B" w:rsidP="000955C6">
      <w:pPr>
        <w:tabs>
          <w:tab w:val="left" w:pos="18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адад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</w:rPr>
        <w:t>о;</w:t>
      </w:r>
    </w:p>
    <w:p w:rsidR="0083227B" w:rsidRPr="000955C6" w:rsidRDefault="0083227B" w:rsidP="000955C6">
      <w:pPr>
        <w:tabs>
          <w:tab w:val="left" w:pos="18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нишонахо;</w:t>
      </w:r>
    </w:p>
    <w:p w:rsidR="0083227B" w:rsidRPr="000955C6" w:rsidRDefault="0083227B" w:rsidP="000955C6">
      <w:pPr>
        <w:tabs>
          <w:tab w:val="left" w:pos="18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@287.</w:t>
      </w:r>
    </w:p>
    <w:p w:rsidR="0083227B" w:rsidRPr="000955C6" w:rsidRDefault="0083227B" w:rsidP="000955C6">
      <w:pPr>
        <w:tabs>
          <w:tab w:val="left" w:pos="18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Клавиатураи иловагии адади?</w:t>
      </w:r>
    </w:p>
    <w:p w:rsidR="0083227B" w:rsidRPr="000955C6" w:rsidRDefault="0083227B" w:rsidP="000955C6">
      <w:pPr>
        <w:tabs>
          <w:tab w:val="left" w:pos="18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  <w:lang w:val="tg-Cyrl-TJ"/>
        </w:rPr>
        <w:t>а</w:t>
      </w:r>
      <w:r w:rsidRPr="000955C6">
        <w:rPr>
          <w:rFonts w:ascii="Times New Roman Tj" w:hAnsi="Times New Roman Tj"/>
          <w:color w:val="000000"/>
        </w:rPr>
        <w:t xml:space="preserve">гар индикатори </w:t>
      </w:r>
      <w:r w:rsidRPr="000955C6">
        <w:rPr>
          <w:rFonts w:ascii="Times New Roman Tj" w:hAnsi="Times New Roman Tj"/>
          <w:color w:val="000000"/>
          <w:lang w:val="en-US"/>
        </w:rPr>
        <w:t>Num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Lock</w:t>
      </w:r>
      <w:r w:rsidRPr="000955C6">
        <w:rPr>
          <w:rFonts w:ascii="Times New Roman Tj" w:hAnsi="Times New Roman Tj"/>
          <w:color w:val="000000"/>
        </w:rPr>
        <w:t xml:space="preserve"> равшан набошад, харфхо дохил карда мешаванд;</w:t>
      </w:r>
    </w:p>
    <w:p w:rsidR="0083227B" w:rsidRPr="000955C6" w:rsidRDefault="0083227B" w:rsidP="000955C6">
      <w:pPr>
        <w:tabs>
          <w:tab w:val="left" w:pos="18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  <w:lang w:val="tg-Cyrl-TJ"/>
        </w:rPr>
        <w:t>а</w:t>
      </w:r>
      <w:r w:rsidRPr="000955C6">
        <w:rPr>
          <w:rFonts w:ascii="Times New Roman Tj" w:hAnsi="Times New Roman Tj"/>
          <w:color w:val="000000"/>
        </w:rPr>
        <w:t xml:space="preserve">гар индикатори </w:t>
      </w:r>
      <w:r w:rsidRPr="000955C6">
        <w:rPr>
          <w:rFonts w:ascii="Times New Roman Tj" w:hAnsi="Times New Roman Tj"/>
          <w:color w:val="000000"/>
          <w:lang w:val="en-US"/>
        </w:rPr>
        <w:t>Num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Lock</w:t>
      </w:r>
      <w:r w:rsidRPr="000955C6">
        <w:rPr>
          <w:rFonts w:ascii="Times New Roman Tj" w:hAnsi="Times New Roman Tj"/>
          <w:color w:val="000000"/>
        </w:rPr>
        <w:t xml:space="preserve"> равшан бошад, ададхо дохил карда мешаванд;</w:t>
      </w:r>
    </w:p>
    <w:p w:rsidR="0083227B" w:rsidRPr="000955C6" w:rsidRDefault="0083227B" w:rsidP="000955C6">
      <w:pPr>
        <w:tabs>
          <w:tab w:val="left" w:pos="18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lang w:val="tg-Cyrl-TJ"/>
        </w:rPr>
        <w:t>к</w:t>
      </w:r>
      <w:r w:rsidRPr="000955C6">
        <w:rPr>
          <w:rFonts w:ascii="Times New Roman Tj" w:hAnsi="Times New Roman Tj"/>
          <w:color w:val="000000"/>
        </w:rPr>
        <w:t xml:space="preserve">урсор кучонида мешавад, агар индикатори </w:t>
      </w:r>
      <w:r w:rsidRPr="000955C6">
        <w:rPr>
          <w:rFonts w:ascii="Times New Roman Tj" w:hAnsi="Times New Roman Tj"/>
          <w:color w:val="000000"/>
          <w:lang w:val="en-US"/>
        </w:rPr>
        <w:t>Caps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Lock</w:t>
      </w:r>
      <w:r w:rsidRPr="000955C6">
        <w:rPr>
          <w:rFonts w:ascii="Times New Roman Tj" w:hAnsi="Times New Roman Tj"/>
          <w:color w:val="000000"/>
        </w:rPr>
        <w:t xml:space="preserve"> равшан набошад;</w:t>
      </w:r>
    </w:p>
    <w:p w:rsidR="0083227B" w:rsidRPr="000955C6" w:rsidRDefault="0083227B" w:rsidP="000955C6">
      <w:pPr>
        <w:tabs>
          <w:tab w:val="left" w:pos="18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lang w:val="tg-Cyrl-TJ"/>
        </w:rPr>
        <w:t>к</w:t>
      </w:r>
      <w:r w:rsidRPr="000955C6">
        <w:rPr>
          <w:rFonts w:ascii="Times New Roman Tj" w:hAnsi="Times New Roman Tj"/>
          <w:color w:val="000000"/>
        </w:rPr>
        <w:t xml:space="preserve">урсор кучонида мешавад, агар индикатори </w:t>
      </w:r>
      <w:r w:rsidRPr="000955C6">
        <w:rPr>
          <w:rFonts w:ascii="Times New Roman Tj" w:hAnsi="Times New Roman Tj"/>
          <w:color w:val="000000"/>
          <w:lang w:val="en-US"/>
        </w:rPr>
        <w:t>Caps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Lock</w:t>
      </w:r>
      <w:r w:rsidRPr="000955C6">
        <w:rPr>
          <w:rFonts w:ascii="Times New Roman Tj" w:hAnsi="Times New Roman Tj"/>
          <w:color w:val="000000"/>
        </w:rPr>
        <w:t xml:space="preserve"> равшан бошад;</w:t>
      </w:r>
    </w:p>
    <w:p w:rsidR="0083227B" w:rsidRPr="000955C6" w:rsidRDefault="0083227B" w:rsidP="000955C6">
      <w:pPr>
        <w:tabs>
          <w:tab w:val="left" w:pos="18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</w:rPr>
        <w:t xml:space="preserve">амаи </w:t>
      </w:r>
      <w:r w:rsidRPr="000955C6">
        <w:rPr>
          <w:rFonts w:ascii="Cambria" w:hAnsi="Cambria" w:cs="Cambria"/>
          <w:color w:val="000000"/>
          <w:lang w:val="tg-Cyrl-TJ"/>
        </w:rPr>
        <w:t>ҷ</w:t>
      </w:r>
      <w:r w:rsidRPr="000955C6">
        <w:rPr>
          <w:rFonts w:ascii="Times New Roman Tj" w:hAnsi="Times New Roman Tj"/>
          <w:color w:val="000000"/>
        </w:rPr>
        <w:t>авоб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</w:rPr>
        <w:t>о дурустанд;</w:t>
      </w:r>
    </w:p>
    <w:p w:rsidR="0083227B" w:rsidRPr="000955C6" w:rsidRDefault="0083227B" w:rsidP="000955C6">
      <w:pPr>
        <w:tabs>
          <w:tab w:val="left" w:pos="180"/>
        </w:tabs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@288.</w:t>
      </w:r>
    </w:p>
    <w:p w:rsidR="0083227B" w:rsidRPr="000955C6" w:rsidRDefault="0083227B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Папка аз файл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фар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дорад</w:t>
      </w:r>
      <w:r w:rsidRPr="000955C6">
        <w:rPr>
          <w:rFonts w:ascii="Times New Roman Tj" w:hAnsi="Times New Roman Tj" w:cs="Palatino Linotype"/>
          <w:color w:val="000000"/>
        </w:rPr>
        <w:t>?</w:t>
      </w:r>
    </w:p>
    <w:p w:rsidR="0083227B" w:rsidRPr="000955C6" w:rsidRDefault="0083227B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$A) </w:t>
      </w:r>
      <w:r w:rsidRPr="000955C6">
        <w:rPr>
          <w:rFonts w:ascii="Times New Roman Tj" w:hAnsi="Times New Roman Tj" w:cs="Palatino Linotype"/>
          <w:color w:val="000000"/>
          <w:lang w:val="tg-Cyrl-TJ"/>
        </w:rPr>
        <w:t>п</w:t>
      </w:r>
      <w:r w:rsidRPr="000955C6">
        <w:rPr>
          <w:rFonts w:ascii="Times New Roman Tj" w:hAnsi="Times New Roman Tj" w:cs="Palatino Linotype"/>
          <w:color w:val="000000"/>
        </w:rPr>
        <w:t>апка характеристикаи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оро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дарбар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мегирад</w:t>
      </w:r>
      <w:r w:rsidRPr="000955C6">
        <w:rPr>
          <w:rFonts w:ascii="Times New Roman Tj" w:hAnsi="Times New Roman Tj" w:cs="Palatino Linotype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файл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бошад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ахборро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дарбар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мегирад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$B) </w:t>
      </w:r>
      <w:r w:rsidRPr="000955C6">
        <w:rPr>
          <w:rFonts w:ascii="Times New Roman Tj" w:hAnsi="Times New Roman Tj" w:cs="Palatino Linotype"/>
          <w:color w:val="000000"/>
          <w:lang w:val="tg-Cyrl-TJ"/>
        </w:rPr>
        <w:t>п</w:t>
      </w:r>
      <w:r w:rsidRPr="000955C6">
        <w:rPr>
          <w:rFonts w:ascii="Times New Roman Tj" w:hAnsi="Times New Roman Tj" w:cs="Palatino Linotype"/>
          <w:color w:val="000000"/>
        </w:rPr>
        <w:t>апка дар мизи кор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ойгир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асту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файл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не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$C)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п</w:t>
      </w:r>
      <w:r w:rsidRPr="000955C6">
        <w:rPr>
          <w:rFonts w:ascii="Times New Roman Tj" w:hAnsi="Times New Roman Tj" w:cs="Times New Roman Tj"/>
          <w:color w:val="000000"/>
        </w:rPr>
        <w:t>апка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характеристика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надораду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файл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дорад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$D)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п</w:t>
      </w:r>
      <w:r w:rsidRPr="000955C6">
        <w:rPr>
          <w:rFonts w:ascii="Times New Roman Tj" w:hAnsi="Times New Roman Tj" w:cs="Times New Roman Tj"/>
          <w:color w:val="000000"/>
        </w:rPr>
        <w:t>апка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намуди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зо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ир</w:t>
      </w:r>
      <w:r w:rsidRPr="000955C6">
        <w:rPr>
          <w:rFonts w:ascii="Times New Roman Tj" w:hAnsi="Times New Roman Tj" w:cs="Palatino Linotype"/>
          <w:color w:val="000000"/>
        </w:rPr>
        <w:t>иаш аз намуди зо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ирии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файл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фарк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мекунад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п</w:t>
      </w:r>
      <w:r w:rsidRPr="000955C6">
        <w:rPr>
          <w:rFonts w:ascii="Times New Roman Tj" w:hAnsi="Times New Roman Tj" w:cs="Times New Roman Tj"/>
          <w:color w:val="000000"/>
        </w:rPr>
        <w:t>апка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ярлик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надорад</w:t>
      </w:r>
      <w:r w:rsidRPr="000955C6">
        <w:rPr>
          <w:rFonts w:ascii="Times New Roman Tj" w:hAnsi="Times New Roman Tj" w:cs="Palatino Linotype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файл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дорад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@289.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Пас аз бо тугмаи «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айч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»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–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буридани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итъа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чанд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маротиба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бо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тугмаи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гузориш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гузоштан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мумкин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аст</w:t>
      </w:r>
      <w:r w:rsidRPr="000955C6">
        <w:rPr>
          <w:rFonts w:ascii="Times New Roman Tj" w:hAnsi="Times New Roman Tj" w:cs="Palatino Linotype"/>
          <w:color w:val="000000"/>
        </w:rPr>
        <w:t>?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$A) </w:t>
      </w:r>
      <w:r w:rsidRPr="000955C6">
        <w:rPr>
          <w:rFonts w:ascii="Times New Roman Tj" w:hAnsi="Times New Roman Tj" w:cs="Palatino Linotype"/>
          <w:color w:val="000000"/>
          <w:lang w:val="tg-Cyrl-TJ"/>
        </w:rPr>
        <w:t>ф</w:t>
      </w:r>
      <w:r w:rsidRPr="000955C6">
        <w:rPr>
          <w:rFonts w:ascii="Times New Roman Tj" w:hAnsi="Times New Roman Tj" w:cs="Palatino Linotype"/>
          <w:color w:val="000000"/>
        </w:rPr>
        <w:t>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ат</w:t>
      </w:r>
      <w:r w:rsidRPr="000955C6">
        <w:rPr>
          <w:rFonts w:ascii="Times New Roman Tj" w:hAnsi="Times New Roman Tj" w:cs="Palatino Linotype"/>
          <w:color w:val="000000"/>
        </w:rPr>
        <w:t xml:space="preserve"> як маротиба бевосита пас аз буридан;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$B) </w:t>
      </w:r>
      <w:r w:rsidRPr="000955C6">
        <w:rPr>
          <w:rFonts w:ascii="Times New Roman Tj" w:hAnsi="Times New Roman Tj" w:cs="Palatino Linotype"/>
          <w:color w:val="000000"/>
          <w:lang w:val="tg-Cyrl-TJ"/>
        </w:rPr>
        <w:t>м</w:t>
      </w:r>
      <w:r w:rsidRPr="000955C6">
        <w:rPr>
          <w:rFonts w:ascii="Times New Roman Tj" w:hAnsi="Times New Roman Tj" w:cs="Palatino Linotype"/>
          <w:color w:val="000000"/>
        </w:rPr>
        <w:t>аротибаи дилхо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</w:t>
      </w:r>
      <w:r w:rsidRPr="000955C6">
        <w:rPr>
          <w:rFonts w:ascii="Times New Roman Tj" w:hAnsi="Times New Roman Tj" w:cs="Palatino Linotype"/>
          <w:color w:val="000000"/>
          <w:lang w:val="en-US"/>
        </w:rPr>
        <w:t>C</w:t>
      </w:r>
      <w:r w:rsidRPr="000955C6">
        <w:rPr>
          <w:rFonts w:ascii="Times New Roman Tj" w:hAnsi="Times New Roman Tj" w:cs="Palatino Linotype"/>
          <w:color w:val="000000"/>
        </w:rPr>
        <w:t xml:space="preserve">) </w:t>
      </w:r>
      <w:r w:rsidRPr="000955C6">
        <w:rPr>
          <w:rFonts w:ascii="Times New Roman Tj" w:hAnsi="Times New Roman Tj" w:cs="Palatino Linotype"/>
          <w:color w:val="000000"/>
          <w:lang w:val="tg-Cyrl-TJ"/>
        </w:rPr>
        <w:t>д</w:t>
      </w:r>
      <w:r w:rsidRPr="000955C6">
        <w:rPr>
          <w:rFonts w:ascii="Times New Roman Tj" w:hAnsi="Times New Roman Tj" w:cs="Palatino Linotype"/>
          <w:color w:val="000000"/>
        </w:rPr>
        <w:t>у маротиба;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$D) 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</w:rPr>
        <w:t>афт</w:t>
      </w:r>
      <w:r w:rsidRPr="000955C6">
        <w:rPr>
          <w:rFonts w:ascii="Times New Roman Tj" w:hAnsi="Times New Roman Tj" w:cs="Palatino Linotype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маротиба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$E) </w:t>
      </w:r>
      <w:r w:rsidRPr="000955C6">
        <w:rPr>
          <w:rFonts w:ascii="Times New Roman Tj" w:hAnsi="Times New Roman Tj" w:cs="Palatino Linotype"/>
          <w:color w:val="000000"/>
          <w:lang w:val="tg-Cyrl-TJ"/>
        </w:rPr>
        <w:t>ч</w:t>
      </w:r>
      <w:r w:rsidRPr="000955C6">
        <w:rPr>
          <w:rFonts w:ascii="Times New Roman Tj" w:hAnsi="Times New Roman Tj" w:cs="Palatino Linotype"/>
          <w:color w:val="000000"/>
        </w:rPr>
        <w:t>ор маротиба;</w:t>
      </w:r>
    </w:p>
    <w:p w:rsidR="0083227B" w:rsidRPr="000955C6" w:rsidRDefault="0083227B" w:rsidP="000955C6">
      <w:pPr>
        <w:pStyle w:val="BodyText2"/>
        <w:jc w:val="left"/>
        <w:rPr>
          <w:rFonts w:ascii="Times New Roman Tj" w:hAnsi="Times New Roman Tj"/>
          <w:color w:val="000000"/>
          <w:sz w:val="24"/>
          <w:szCs w:val="24"/>
        </w:rPr>
      </w:pPr>
      <w:r w:rsidRPr="000955C6">
        <w:rPr>
          <w:rFonts w:ascii="Times New Roman Tj" w:hAnsi="Times New Roman Tj"/>
          <w:color w:val="000000"/>
          <w:sz w:val="24"/>
          <w:szCs w:val="24"/>
        </w:rPr>
        <w:t>@290.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Равзанаи сохтори ПД </w:t>
      </w:r>
      <w:r w:rsidRPr="000955C6">
        <w:rPr>
          <w:rFonts w:ascii="Times New Roman Tj" w:hAnsi="Times New Roman Tj"/>
          <w:color w:val="000000"/>
          <w:lang w:val="en-US"/>
        </w:rPr>
        <w:t>MS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Access</w:t>
      </w:r>
      <w:r w:rsidRPr="000955C6">
        <w:rPr>
          <w:rFonts w:ascii="Times New Roman Tj" w:hAnsi="Times New Roman Tj"/>
          <w:color w:val="000000"/>
        </w:rPr>
        <w:t xml:space="preserve"> 2016 аз чанд сутун иборат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A</w:t>
      </w:r>
      <w:r w:rsidRPr="000955C6">
        <w:rPr>
          <w:rFonts w:ascii="Times New Roman Tj" w:hAnsi="Times New Roman Tj"/>
          <w:color w:val="000000"/>
        </w:rPr>
        <w:t>) 3;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B</w:t>
      </w:r>
      <w:r w:rsidRPr="000955C6">
        <w:rPr>
          <w:rFonts w:ascii="Times New Roman Tj" w:hAnsi="Times New Roman Tj"/>
          <w:color w:val="000000"/>
        </w:rPr>
        <w:t>) 4;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6;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D</w:t>
      </w:r>
      <w:r w:rsidRPr="000955C6">
        <w:rPr>
          <w:rFonts w:ascii="Times New Roman Tj" w:hAnsi="Times New Roman Tj"/>
          <w:color w:val="000000"/>
        </w:rPr>
        <w:t>) 8;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>) 9;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@291.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Дар системаи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F</w:t>
      </w:r>
      <w:r w:rsidRPr="000955C6">
        <w:rPr>
          <w:rFonts w:ascii="Times New Roman Tj" w:hAnsi="Times New Roman Tj"/>
          <w:color w:val="000000"/>
        </w:rPr>
        <w:t xml:space="preserve"> ба кадом системаи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дохил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 xml:space="preserve">$A) ба системаи 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color w:val="000000"/>
        </w:rPr>
        <w:t>исоби</w:t>
      </w:r>
      <w:r w:rsidRPr="000955C6">
        <w:rPr>
          <w:rFonts w:ascii="Times New Roman Tj" w:eastAsia="MS Mincho" w:hAnsi="Times New Roman Tj"/>
          <w:color w:val="000000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</w:rPr>
        <w:t>ду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eastAsia="MS Mincho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 xml:space="preserve">$B) ба ситемаи 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color w:val="000000"/>
        </w:rPr>
        <w:t>исоби</w:t>
      </w:r>
      <w:r w:rsidRPr="000955C6">
        <w:rPr>
          <w:rFonts w:ascii="Times New Roman Tj" w:eastAsia="MS Mincho" w:hAnsi="Times New Roman Tj"/>
          <w:color w:val="000000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</w:rPr>
        <w:t>шонзда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color w:val="000000"/>
        </w:rPr>
        <w:t>и</w:t>
      </w:r>
      <w:r w:rsidRPr="000955C6">
        <w:rPr>
          <w:rFonts w:ascii="Times New Roman Tj" w:eastAsia="MS Mincho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</w:t>
      </w:r>
      <w:r w:rsidRPr="000955C6">
        <w:rPr>
          <w:rFonts w:ascii="Times New Roman Tj" w:eastAsia="MS Mincho" w:hAnsi="Times New Roman Tj"/>
          <w:color w:val="000000"/>
          <w:lang w:val="en-US"/>
        </w:rPr>
        <w:t>C</w:t>
      </w:r>
      <w:r w:rsidRPr="000955C6">
        <w:rPr>
          <w:rFonts w:ascii="Times New Roman Tj" w:eastAsia="MS Mincho" w:hAnsi="Times New Roman Tj"/>
          <w:color w:val="000000"/>
        </w:rPr>
        <w:t xml:space="preserve">) ба ситемаи 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color w:val="000000"/>
        </w:rPr>
        <w:t>исоби</w:t>
      </w:r>
      <w:r w:rsidRPr="000955C6">
        <w:rPr>
          <w:rFonts w:ascii="Times New Roman Tj" w:eastAsia="MS Mincho" w:hAnsi="Times New Roman Tj"/>
          <w:color w:val="000000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</w:rPr>
        <w:t>да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color w:val="000000"/>
        </w:rPr>
        <w:t>и</w:t>
      </w:r>
      <w:r w:rsidRPr="000955C6">
        <w:rPr>
          <w:rFonts w:ascii="Times New Roman Tj" w:eastAsia="MS Mincho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 xml:space="preserve">$D) ба системаи 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color w:val="000000"/>
        </w:rPr>
        <w:t>исоби</w:t>
      </w:r>
      <w:r w:rsidRPr="000955C6">
        <w:rPr>
          <w:rFonts w:ascii="Times New Roman Tj" w:eastAsia="MS Mincho" w:hAnsi="Times New Roman Tj"/>
          <w:color w:val="000000"/>
        </w:rPr>
        <w:t xml:space="preserve"> 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color w:val="000000"/>
        </w:rPr>
        <w:t>ашти</w:t>
      </w:r>
      <w:r w:rsidRPr="000955C6">
        <w:rPr>
          <w:rFonts w:ascii="Times New Roman Tj" w:eastAsia="MS Mincho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ба системаи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мав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@292.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Вазифаи асосии љадвалњо аз …. ?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 xml:space="preserve">$A) </w:t>
      </w:r>
      <w:r w:rsidRPr="000955C6">
        <w:rPr>
          <w:rFonts w:ascii="Times New Roman Tj" w:hAnsi="Times New Roman Tj"/>
          <w:color w:val="000000"/>
          <w:lang w:val="tg-Cyrl-TJ"/>
        </w:rPr>
        <w:t>аз тасвиркунї ва коркарди диаграммањо иборат аст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</w:t>
      </w:r>
      <w:r w:rsidRPr="000955C6">
        <w:rPr>
          <w:rFonts w:ascii="Times New Roman Tj" w:hAnsi="Times New Roman Tj" w:cs="Palatino Linotype"/>
          <w:color w:val="000000"/>
          <w:lang w:val="en-US"/>
        </w:rPr>
        <w:t>B</w:t>
      </w:r>
      <w:r w:rsidRPr="000955C6">
        <w:rPr>
          <w:rFonts w:ascii="Times New Roman Tj" w:hAnsi="Times New Roman Tj" w:cs="Palatino Linotype"/>
          <w:color w:val="000000"/>
        </w:rPr>
        <w:t xml:space="preserve">) </w:t>
      </w:r>
      <w:r w:rsidRPr="000955C6">
        <w:rPr>
          <w:rFonts w:ascii="Times New Roman Tj" w:hAnsi="Times New Roman Tj" w:cs="Palatino Linotype"/>
          <w:color w:val="000000"/>
          <w:lang w:val="tg-Cyrl-TJ"/>
        </w:rPr>
        <w:t>аз тасвиркунї ва коркарди функсияњо иборат аст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</w:t>
      </w:r>
      <w:r w:rsidRPr="000955C6">
        <w:rPr>
          <w:rFonts w:ascii="Times New Roman Tj" w:hAnsi="Times New Roman Tj" w:cs="Palatino Linotype"/>
          <w:color w:val="000000"/>
          <w:lang w:val="en-US"/>
        </w:rPr>
        <w:t>C</w:t>
      </w:r>
      <w:r w:rsidRPr="000955C6">
        <w:rPr>
          <w:rFonts w:ascii="Times New Roman Tj" w:hAnsi="Times New Roman Tj" w:cs="Palatino Linotype"/>
          <w:color w:val="000000"/>
        </w:rPr>
        <w:t xml:space="preserve">) </w:t>
      </w:r>
      <w:r w:rsidRPr="000955C6">
        <w:rPr>
          <w:rFonts w:ascii="Times New Roman Tj" w:hAnsi="Times New Roman Tj" w:cs="Palatino Linotype"/>
          <w:color w:val="000000"/>
          <w:lang w:val="tg-Cyrl-TJ"/>
        </w:rPr>
        <w:t>аз тасвиркунї ва коркарди масъалањо иборат аст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</w:t>
      </w:r>
      <w:r w:rsidRPr="000955C6">
        <w:rPr>
          <w:rFonts w:ascii="Times New Roman Tj" w:hAnsi="Times New Roman Tj" w:cs="Palatino Linotype"/>
          <w:color w:val="000000"/>
          <w:lang w:val="en-US"/>
        </w:rPr>
        <w:t>D</w:t>
      </w:r>
      <w:r w:rsidRPr="000955C6">
        <w:rPr>
          <w:rFonts w:ascii="Times New Roman Tj" w:hAnsi="Times New Roman Tj" w:cs="Palatino Linotype"/>
          <w:color w:val="000000"/>
        </w:rPr>
        <w:t>) аз тасвиркунї ва коркарди ададњо иборат аст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 w:cs="Palatino Linotype"/>
          <w:color w:val="000000"/>
          <w:lang w:val="tg-Cyrl-TJ"/>
        </w:rPr>
        <w:t xml:space="preserve">аз тасвиркунї ва коркарди таѓйирёбандањо иборат аст 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@293.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Блок-схема аз алгоритм чи фар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ият дорад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блок –схема ин ба олгоритм ягон дахолат надорад;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блок-схема ин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исми асосии компютер ас</w:t>
      </w:r>
      <w:r w:rsidRPr="000955C6">
        <w:rPr>
          <w:rFonts w:ascii="Times New Roman Tj" w:hAnsi="Times New Roman Tj"/>
          <w:color w:val="000000"/>
        </w:rPr>
        <w:t>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блок- схема ин намуди графики алгоритм аст;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ин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исми сат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 диск аст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блок-схема ин алгоритмро ба ду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иса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удо мекунад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@294.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Тар</w:t>
      </w:r>
      <w:r w:rsidRPr="000955C6">
        <w:rPr>
          <w:rFonts w:ascii="Cambria" w:hAnsi="Cambria" w:cs="Cambria"/>
          <w:color w:val="000000"/>
          <w:lang w:val="tg-Cyrl-TJ"/>
        </w:rPr>
        <w:t>ҷ</w:t>
      </w:r>
      <w:r w:rsidRPr="000955C6">
        <w:rPr>
          <w:rFonts w:ascii="Times New Roman Tj" w:hAnsi="Times New Roman Tj"/>
          <w:color w:val="000000"/>
        </w:rPr>
        <w:t>умаи бевоситаи калимаи информатика?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  <w:lang w:val="tg-Cyrl-TJ"/>
        </w:rPr>
        <w:t>т</w:t>
      </w:r>
      <w:r w:rsidRPr="000955C6">
        <w:rPr>
          <w:rFonts w:ascii="Times New Roman Tj" w:hAnsi="Times New Roman Tj"/>
          <w:color w:val="000000"/>
        </w:rPr>
        <w:t>ехналогияи муоссир;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</w:rPr>
        <w:t>исобкун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</w:t>
      </w:r>
      <w:r w:rsidRPr="000955C6">
        <w:rPr>
          <w:rFonts w:ascii="Times New Roman Tj" w:hAnsi="Times New Roman Tj"/>
          <w:color w:val="000000"/>
          <w:lang w:val="tg-Cyrl-TJ"/>
        </w:rPr>
        <w:t>а</w:t>
      </w:r>
      <w:r w:rsidRPr="000955C6">
        <w:rPr>
          <w:rFonts w:ascii="Times New Roman Tj" w:hAnsi="Times New Roman Tj"/>
          <w:color w:val="000000"/>
        </w:rPr>
        <w:t>хбор;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lang w:val="tg-Cyrl-TJ"/>
        </w:rPr>
        <w:t>и</w:t>
      </w:r>
      <w:r w:rsidRPr="000955C6">
        <w:rPr>
          <w:rFonts w:ascii="Times New Roman Tj" w:hAnsi="Times New Roman Tj"/>
          <w:color w:val="000000"/>
        </w:rPr>
        <w:t>нтикол ва муошират;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Times New Roman Tj" w:hAnsi="Times New Roman Tj"/>
          <w:color w:val="000000"/>
          <w:lang w:val="tg-Cyrl-TJ"/>
        </w:rPr>
        <w:t>а</w:t>
      </w:r>
      <w:r w:rsidRPr="000955C6">
        <w:rPr>
          <w:rFonts w:ascii="Times New Roman Tj" w:hAnsi="Times New Roman Tj"/>
          <w:color w:val="000000"/>
        </w:rPr>
        <w:t>втоматкунонии иттилоот;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@295.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1923-ро аз системаи хисоби дахи ба системаи хисоби шонздахи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783;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754;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745;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7521;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700;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@296.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1924-ро аз системаи хисоби дахи ба системаи хисоби шонздахи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784;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786;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780;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754;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725;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@297.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2023-ро аз системаи хисоби дахи ба системаи хисоби шонздахи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7E7;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7C9;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7E9;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7E8;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7E6;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@298.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2025-ро аз системаи хисоби дахи ба системаи хисоби шонздахи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7E9;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7E5;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7E6;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7E7;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7E3;</w:t>
      </w:r>
    </w:p>
    <w:p w:rsidR="0083227B" w:rsidRPr="003735B8" w:rsidRDefault="0083227B" w:rsidP="000955C6">
      <w:pPr>
        <w:jc w:val="both"/>
        <w:rPr>
          <w:rFonts w:ascii="Times New Roman Tj" w:hAnsi="Times New Roman Tj"/>
          <w:color w:val="000000"/>
        </w:rPr>
      </w:pPr>
      <w:r w:rsidRPr="003735B8">
        <w:rPr>
          <w:rFonts w:ascii="Times New Roman Tj" w:hAnsi="Times New Roman Tj"/>
          <w:color w:val="000000"/>
        </w:rPr>
        <w:t xml:space="preserve">@299. </w:t>
      </w:r>
    </w:p>
    <w:p w:rsidR="0083227B" w:rsidRPr="003735B8" w:rsidRDefault="0083227B" w:rsidP="000955C6">
      <w:pPr>
        <w:jc w:val="both"/>
        <w:rPr>
          <w:rFonts w:ascii="Times New Roman Tj" w:hAnsi="Times New Roman Tj"/>
          <w:color w:val="000000"/>
        </w:rPr>
      </w:pPr>
      <w:r w:rsidRPr="003735B8">
        <w:rPr>
          <w:rFonts w:ascii="Times New Roman Tj" w:hAnsi="Times New Roman Tj"/>
          <w:color w:val="000000"/>
        </w:rPr>
        <w:t>2028-</w:t>
      </w:r>
      <w:r w:rsidRPr="000955C6">
        <w:rPr>
          <w:rFonts w:ascii="Times New Roman Tj" w:hAnsi="Times New Roman Tj"/>
          <w:color w:val="000000"/>
        </w:rPr>
        <w:t>ро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аз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системаи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хисоби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дахи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ба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системаи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хисоби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дуи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баргардонем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кадоме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аз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ин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</w:t>
      </w:r>
      <w:r w:rsidRPr="003735B8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</w:rPr>
        <w:t>мешавад</w:t>
      </w:r>
      <w:r w:rsidRPr="003735B8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11111101100;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1110101011;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@300.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охтани </w:t>
      </w:r>
      <w:r w:rsidRPr="000955C6">
        <w:rPr>
          <w:rFonts w:ascii="Cambria" w:hAnsi="Cambria" w:cs="Cambria"/>
          <w:color w:val="000000"/>
          <w:lang w:val="tg-Cyrl-TJ"/>
        </w:rPr>
        <w:t>ҷ</w:t>
      </w:r>
      <w:r w:rsidRPr="000955C6">
        <w:rPr>
          <w:rFonts w:ascii="Times New Roman Tj" w:hAnsi="Times New Roman Tj"/>
          <w:color w:val="000000"/>
        </w:rPr>
        <w:t>адвали электрон</w:t>
      </w:r>
      <w:r w:rsidRPr="000955C6">
        <w:rPr>
          <w:rFonts w:ascii="Cambria" w:hAnsi="Cambria" w:cs="Cambria"/>
          <w:color w:val="000000"/>
          <w:lang w:val="tg-Cyrl-TJ"/>
        </w:rPr>
        <w:t>ӣ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/>
          <w:color w:val="000000"/>
        </w:rPr>
        <w:t>дар кадом сол дар кадом Донишго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</w:rPr>
        <w:t xml:space="preserve"> ва аз тарафи ки</w:t>
      </w:r>
      <w:r w:rsidRPr="000955C6">
        <w:rPr>
          <w:rFonts w:ascii="Times New Roman Tj" w:hAnsi="Times New Roman Tj"/>
          <w:color w:val="000000"/>
          <w:lang w:val="tg-Cyrl-TJ"/>
        </w:rPr>
        <w:t xml:space="preserve"> пешни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од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g-Cyrl-TJ"/>
        </w:rPr>
        <w:t>шуда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/>
          <w:color w:val="000000"/>
        </w:rPr>
        <w:t>буд?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донишго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</w:rPr>
        <w:t>и Кембри</w:t>
      </w:r>
      <w:r w:rsidRPr="000955C6">
        <w:rPr>
          <w:rFonts w:ascii="Cambria" w:hAnsi="Cambria" w:cs="Cambria"/>
          <w:color w:val="000000"/>
          <w:lang w:val="tg-Cyrl-TJ"/>
        </w:rPr>
        <w:t>ҷ</w:t>
      </w:r>
      <w:r w:rsidRPr="000955C6">
        <w:rPr>
          <w:rFonts w:ascii="Times New Roman Tj" w:hAnsi="Times New Roman Tj"/>
          <w:color w:val="000000"/>
          <w:lang w:val="tg-Cyrl-TJ"/>
        </w:rPr>
        <w:t xml:space="preserve"> </w:t>
      </w:r>
      <w:r w:rsidRPr="000955C6">
        <w:rPr>
          <w:rFonts w:ascii="Times New Roman Tj" w:hAnsi="Times New Roman Tj"/>
          <w:color w:val="000000"/>
        </w:rPr>
        <w:t>Дэн Брикли соли 1978;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донишго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</w:rPr>
        <w:t>и Масачусис Дэн Баколо 1970;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донишго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</w:rPr>
        <w:t>и Гарвард Дэн Брикли 1979;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донишго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</w:rPr>
        <w:t>и ШМА Боб Франкстон 1989;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донишго</w:t>
      </w:r>
      <w:r w:rsidRPr="000955C6">
        <w:rPr>
          <w:rFonts w:ascii="Cambria" w:hAnsi="Cambria" w:cs="Cambria"/>
          <w:color w:val="000000"/>
          <w:lang w:val="tg-Cyrl-TJ"/>
        </w:rPr>
        <w:t>ҳ</w:t>
      </w:r>
      <w:r w:rsidRPr="000955C6">
        <w:rPr>
          <w:rFonts w:ascii="Times New Roman Tj" w:hAnsi="Times New Roman Tj"/>
          <w:color w:val="000000"/>
        </w:rPr>
        <w:t>и ШМА Дэн Брикли Боб Франкстон 1989;</w:t>
      </w:r>
    </w:p>
    <w:p w:rsidR="0083227B" w:rsidRPr="000955C6" w:rsidRDefault="0083227B" w:rsidP="000955C6">
      <w:pPr>
        <w:pStyle w:val="Numbodya"/>
        <w:tabs>
          <w:tab w:val="left" w:pos="708"/>
        </w:tabs>
        <w:spacing w:line="240" w:lineRule="auto"/>
        <w:ind w:left="0"/>
        <w:jc w:val="left"/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  <w:t>@301.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Љадвал…?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 xml:space="preserve">$A) </w:t>
      </w:r>
      <w:r w:rsidRPr="000955C6">
        <w:rPr>
          <w:rFonts w:ascii="Times New Roman Tj" w:hAnsi="Times New Roman Tj"/>
          <w:color w:val="000000"/>
          <w:lang w:val="tt-RU"/>
        </w:rPr>
        <w:t>Маљмўи сатру сутунњои бо њам алоќаманде мебошад, ки дар буришашон катакњо њосил мешавад;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 xml:space="preserve">$B) </w:t>
      </w:r>
      <w:r w:rsidRPr="000955C6">
        <w:rPr>
          <w:rFonts w:ascii="Times New Roman Tj" w:hAnsi="Times New Roman Tj"/>
          <w:color w:val="000000"/>
          <w:lang w:val="tt-RU"/>
        </w:rPr>
        <w:t>Маљмўи сатру сутунњои бо њам алоќаманде мебошад ки дар буришашон диаграммањо њосил мешавад;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 xml:space="preserve">$C) </w:t>
      </w:r>
      <w:r w:rsidRPr="000955C6">
        <w:rPr>
          <w:rFonts w:ascii="Times New Roman Tj" w:hAnsi="Times New Roman Tj"/>
          <w:color w:val="000000"/>
          <w:lang w:val="tt-RU"/>
        </w:rPr>
        <w:t>Маљмўи сатру сутунњои бо њам алоќаманде мебошад, ки дар буришашон менюњо њосил мешавад;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 xml:space="preserve">$D) </w:t>
      </w:r>
      <w:r w:rsidRPr="000955C6">
        <w:rPr>
          <w:rFonts w:ascii="Times New Roman Tj" w:hAnsi="Times New Roman Tj"/>
          <w:color w:val="000000"/>
          <w:lang w:val="tt-RU"/>
        </w:rPr>
        <w:t>Маљмўи сатру сутунњое мебошад, ки дар буришашон росткунља њосил мешавад;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 xml:space="preserve">$E) </w:t>
      </w:r>
      <w:r w:rsidRPr="000955C6">
        <w:rPr>
          <w:rFonts w:ascii="Times New Roman Tj" w:hAnsi="Times New Roman Tj"/>
          <w:color w:val="000000"/>
          <w:lang w:val="tt-RU"/>
        </w:rPr>
        <w:t>Маљмўи сатру сутунњои бо њам алоќаманде мебошад, ки дар буришашон ададњо њосил мешавад;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@302.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ба Интернет пайвастбударо бештар ва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т</w:t>
      </w:r>
      <w:r w:rsidRPr="000955C6">
        <w:rPr>
          <w:rFonts w:ascii="Times New Roman Tj" w:hAnsi="Times New Roman Tj" w:cs="Palatino Linotype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$A) </w:t>
      </w:r>
      <w:r w:rsidRPr="000955C6">
        <w:rPr>
          <w:rFonts w:ascii="Times New Roman Tj" w:hAnsi="Times New Roman Tj" w:cs="Times New Roman Tj"/>
          <w:color w:val="000000"/>
        </w:rPr>
        <w:t>домен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меноманд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$B) б</w:t>
      </w:r>
      <w:r w:rsidRPr="000955C6">
        <w:rPr>
          <w:rFonts w:ascii="Times New Roman Tj" w:hAnsi="Times New Roman Tj" w:cs="Times New Roman Tj"/>
          <w:color w:val="000000"/>
        </w:rPr>
        <w:t>роузер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 меноманд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$C) </w:t>
      </w:r>
      <w:r w:rsidRPr="000955C6">
        <w:rPr>
          <w:rFonts w:ascii="Times New Roman Tj" w:hAnsi="Times New Roman Tj"/>
          <w:color w:val="000000"/>
          <w:lang w:val="en-US"/>
        </w:rPr>
        <w:t>ip</w:t>
      </w:r>
      <w:r w:rsidRPr="000955C6">
        <w:rPr>
          <w:rFonts w:ascii="Times New Roman Tj" w:hAnsi="Times New Roman Tj"/>
          <w:color w:val="000000"/>
        </w:rPr>
        <w:t xml:space="preserve">-адрес </w:t>
      </w:r>
      <w:r w:rsidRPr="000955C6">
        <w:rPr>
          <w:rFonts w:ascii="Times New Roman Tj" w:hAnsi="Times New Roman Tj" w:cs="Times New Roman Tj"/>
          <w:color w:val="000000"/>
        </w:rPr>
        <w:t>меноманд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$D) </w:t>
      </w:r>
      <w:r w:rsidRPr="000955C6">
        <w:rPr>
          <w:rFonts w:ascii="Times New Roman Tj" w:hAnsi="Times New Roman Tj" w:cs="Times New Roman Tj"/>
          <w:color w:val="000000"/>
        </w:rPr>
        <w:t>сайт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меноманд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 xml:space="preserve">$E) </w:t>
      </w:r>
      <w:r w:rsidRPr="000955C6">
        <w:rPr>
          <w:rFonts w:ascii="Times New Roman Tj" w:hAnsi="Times New Roman Tj" w:cs="Times New Roman Tj"/>
          <w:color w:val="000000"/>
        </w:rPr>
        <w:t>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локали меноманд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3735B8" w:rsidRDefault="0083227B" w:rsidP="000955C6">
      <w:pPr>
        <w:jc w:val="both"/>
        <w:rPr>
          <w:rFonts w:ascii="Calibri" w:hAnsi="Calibri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@303.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Palatino Linotype"/>
          <w:bCs/>
          <w:color w:val="000000"/>
        </w:rPr>
        <w:t>Инсон иттилоотро бо кадом тарз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 xml:space="preserve">о ба 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Palatino Linotype"/>
          <w:bCs/>
          <w:color w:val="000000"/>
        </w:rPr>
        <w:t>амдигар мерасонанд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шифо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иву хатт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имову, ишора ва аломат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шакл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экрани, шакл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радиои;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$C)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абулкун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, 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 w:cs="Times New Roman Tj"/>
          <w:color w:val="000000"/>
        </w:rPr>
        <w:t>ункун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шифо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технология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иттилотиву иртибот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фаъолият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зе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@304.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Palatino Linotype"/>
          <w:bCs/>
          <w:color w:val="000000"/>
        </w:rPr>
        <w:t>Инсон иттилоотро аз ку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Palatino Linotype"/>
          <w:bCs/>
          <w:color w:val="000000"/>
        </w:rPr>
        <w:t>о пайдо мекунад?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аз китоб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таълимию илм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зномаю ма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алла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о, намоиш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телевизиониву филмнома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ва му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ити атрофии худ;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аз филмнома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аз 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аз одамон,;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аз донишго</w:t>
      </w:r>
      <w:r w:rsidRPr="000955C6">
        <w:rPr>
          <w:rFonts w:ascii="Cambria" w:hAnsi="Cambria" w:cs="Cambria"/>
          <w:color w:val="000000"/>
        </w:rPr>
        <w:t>ҳҳ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@305.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Иттилоот- маълумот дар бораи…….?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$A) ягон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одиса, ашё, шахс, руйдод ва му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ити атроф;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ягон инсон;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ягон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одиса;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му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ити атрофии дигарон;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ягон дархост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о,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исобот;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@</w:t>
      </w:r>
      <w:r w:rsidRPr="000955C6">
        <w:rPr>
          <w:rFonts w:ascii="Times New Roman Tj" w:hAnsi="Times New Roman Tj" w:cs="Times New Roman Tj"/>
          <w:bCs/>
          <w:color w:val="000000"/>
        </w:rPr>
        <w:t>306</w:t>
      </w:r>
      <w:r w:rsidRPr="000955C6">
        <w:rPr>
          <w:rFonts w:ascii="Times New Roman Tj" w:hAnsi="Times New Roman Tj" w:cs="Times New Roman Tj"/>
          <w:color w:val="000000"/>
        </w:rPr>
        <w:t>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Хосият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иттилоот кадом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оянд?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, мукаммал, му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им,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змарра, возе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, ани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дастрас, к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то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мо, аён;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замонав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актуал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пурра, нопурра;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@307.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Чанд намуди хосият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иттилоот мав</w:t>
      </w:r>
      <w:r w:rsidRPr="000955C6">
        <w:rPr>
          <w:rFonts w:ascii="Cambria" w:hAnsi="Cambria" w:cs="Cambria"/>
          <w:bCs/>
          <w:color w:val="000000"/>
        </w:rPr>
        <w:t>ҷ</w:t>
      </w:r>
      <w:r w:rsidRPr="000955C6">
        <w:rPr>
          <w:rFonts w:ascii="Times New Roman Tj" w:hAnsi="Times New Roman Tj" w:cs="Times New Roman Tj"/>
          <w:bCs/>
          <w:color w:val="000000"/>
        </w:rPr>
        <w:t>уд аст?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$A) 6;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$B) 5;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$C) 4;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$D) 3;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>$E) 2;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en-US"/>
        </w:rPr>
      </w:pPr>
      <w:r w:rsidRPr="000955C6">
        <w:rPr>
          <w:rFonts w:ascii="Times New Roman Tj" w:hAnsi="Times New Roman Tj" w:cs="Times New Roman Tj"/>
          <w:bCs/>
          <w:color w:val="000000"/>
          <w:lang w:val="en-US"/>
        </w:rPr>
        <w:t>@308.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en-US"/>
        </w:rPr>
      </w:pPr>
      <w:r w:rsidRPr="000955C6">
        <w:rPr>
          <w:rFonts w:ascii="Times New Roman Tj" w:hAnsi="Times New Roman Tj" w:cs="Times New Roman Tj"/>
          <w:bCs/>
          <w:color w:val="000000"/>
        </w:rPr>
        <w:t>Иттилооти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“</w:t>
      </w:r>
      <w:r w:rsidRPr="000955C6">
        <w:rPr>
          <w:rFonts w:ascii="Times New Roman Tj" w:hAnsi="Times New Roman Tj" w:cs="Times New Roman Tj"/>
          <w:bCs/>
          <w:color w:val="000000"/>
        </w:rPr>
        <w:t>са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е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”?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/>
        </w:rPr>
        <w:t>иттилоот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исобида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агар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вай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вазъи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аслро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дуруст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тасвир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намояд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$B) </w:t>
      </w:r>
      <w:r w:rsidRPr="000955C6">
        <w:rPr>
          <w:rFonts w:ascii="Times New Roman Tj" w:hAnsi="Times New Roman Tj" w:cs="Times New Roman Tj"/>
          <w:color w:val="000000"/>
        </w:rPr>
        <w:t>иттилоот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исобида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агар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вай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барандаи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моддиро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тасвир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намояд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$C) </w:t>
      </w:r>
      <w:r w:rsidRPr="000955C6">
        <w:rPr>
          <w:rFonts w:ascii="Times New Roman Tj" w:hAnsi="Times New Roman Tj" w:cs="Times New Roman Tj"/>
          <w:color w:val="000000"/>
        </w:rPr>
        <w:t>иттилоот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исобида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агар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вай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бета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 w:cs="Times New Roman Tj"/>
          <w:color w:val="000000"/>
        </w:rPr>
        <w:t>йир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монад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$D) </w:t>
      </w:r>
      <w:r w:rsidRPr="000955C6">
        <w:rPr>
          <w:rFonts w:ascii="Times New Roman Tj" w:hAnsi="Times New Roman Tj" w:cs="Times New Roman Tj"/>
          <w:color w:val="000000"/>
        </w:rPr>
        <w:t>иттилоот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исобида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агар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вай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ойи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абли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бо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монад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$E) </w:t>
      </w:r>
      <w:r w:rsidRPr="000955C6">
        <w:rPr>
          <w:rFonts w:ascii="Times New Roman Tj" w:hAnsi="Times New Roman Tj" w:cs="Times New Roman Tj"/>
          <w:color w:val="000000"/>
        </w:rPr>
        <w:t>иттилоот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е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исобида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мешавад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агар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вайро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ирсол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дода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шавад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  <w:t>@309.</w:t>
      </w:r>
    </w:p>
    <w:p w:rsidR="0083227B" w:rsidRPr="000955C6" w:rsidRDefault="0083227B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  <w:t>Кадоми аз ин барнома</w:t>
      </w:r>
      <w:r w:rsidRPr="000955C6">
        <w:rPr>
          <w:rFonts w:ascii="Cambria" w:hAnsi="Cambria" w:cs="Cambria"/>
          <w:color w:val="000000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 w:cs="Palatino Linotype"/>
          <w:color w:val="000000"/>
          <w:sz w:val="24"/>
          <w:szCs w:val="24"/>
          <w:lang w:val="ru-RU" w:eastAsia="en-US"/>
        </w:rPr>
        <w:t>о броузер мебошад?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microsoft Internet Explorer;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pascal;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qbasic;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vb Basic;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ms word;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en-US"/>
        </w:rPr>
      </w:pPr>
      <w:r w:rsidRPr="000955C6">
        <w:rPr>
          <w:rFonts w:ascii="Times New Roman Tj" w:hAnsi="Times New Roman Tj" w:cs="Times New Roman Tj"/>
          <w:bCs/>
          <w:color w:val="000000"/>
          <w:lang w:val="en-US"/>
        </w:rPr>
        <w:t>@310.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  <w:lang w:val="en-US"/>
        </w:rPr>
      </w:pPr>
      <w:r w:rsidRPr="000955C6">
        <w:rPr>
          <w:rFonts w:ascii="Times New Roman Tj" w:hAnsi="Times New Roman Tj" w:cs="Times New Roman Tj"/>
          <w:bCs/>
          <w:color w:val="000000"/>
        </w:rPr>
        <w:t>Шабака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/>
        </w:rPr>
        <w:t>компютер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…?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/>
        </w:rPr>
        <w:t>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компютер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аз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м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ба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ало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аманди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восита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иртибот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барномав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техник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иборат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мебошанд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B</w:t>
      </w:r>
      <w:r w:rsidRPr="000955C6">
        <w:rPr>
          <w:rFonts w:ascii="Times New Roman Tj" w:hAnsi="Times New Roman Tj" w:cs="Times New Roman Tj"/>
          <w:color w:val="000000"/>
        </w:rPr>
        <w:t>) шабак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компютер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барандаи моддиро тасвир намояд;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компютер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иттилоотро бета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 w:cs="Times New Roman Tj"/>
          <w:color w:val="000000"/>
        </w:rPr>
        <w:t>йир мемонад;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D</w:t>
      </w:r>
      <w:r w:rsidRPr="000955C6">
        <w:rPr>
          <w:rFonts w:ascii="Times New Roman Tj" w:hAnsi="Times New Roman Tj" w:cs="Times New Roman Tj"/>
          <w:color w:val="000000"/>
        </w:rPr>
        <w:t>)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кампютер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иттилоотро дар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ойи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абли бо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 мемонад;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E</w:t>
      </w:r>
      <w:r w:rsidRPr="000955C6">
        <w:rPr>
          <w:rFonts w:ascii="Times New Roman Tj" w:hAnsi="Times New Roman Tj" w:cs="Times New Roman Tj"/>
          <w:color w:val="000000"/>
        </w:rPr>
        <w:t>)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компютер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бо истифода аз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иттилоотро ирсол мекунад;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@311.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Протокол…?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A</w:t>
      </w:r>
      <w:r w:rsidRPr="000955C6">
        <w:rPr>
          <w:rFonts w:ascii="Times New Roman Tj" w:hAnsi="Times New Roman Tj" w:cs="Times New Roman Tj"/>
          <w:color w:val="000000"/>
        </w:rPr>
        <w:t xml:space="preserve">)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оидаи ягонаи мубодилаи иттилоотро дар шабакаи компютер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протокол мег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янд;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B</w:t>
      </w:r>
      <w:r w:rsidRPr="000955C6">
        <w:rPr>
          <w:rFonts w:ascii="Times New Roman Tj" w:hAnsi="Times New Roman Tj" w:cs="Times New Roman Tj"/>
          <w:color w:val="000000"/>
        </w:rPr>
        <w:t xml:space="preserve">)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оидаи дутарафаи мубодилаи иттилоотро протокол мег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янд;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оидаи дурусти инти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оли иттилоотро дар шабакаи компютер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протокол мег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янд;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D</w:t>
      </w:r>
      <w:r w:rsidRPr="000955C6">
        <w:rPr>
          <w:rFonts w:ascii="Times New Roman Tj" w:hAnsi="Times New Roman Tj" w:cs="Times New Roman Tj"/>
          <w:color w:val="000000"/>
        </w:rPr>
        <w:t xml:space="preserve">)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оидаи инти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оли иттилооти механизмиро протокол мегуянд;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E</w:t>
      </w:r>
      <w:r w:rsidRPr="000955C6">
        <w:rPr>
          <w:rFonts w:ascii="Times New Roman Tj" w:hAnsi="Times New Roman Tj" w:cs="Times New Roman Tj"/>
          <w:color w:val="000000"/>
        </w:rPr>
        <w:t xml:space="preserve">)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оидаи таъминоти барномавиро протокол мег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янд;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@312.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Маф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ум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калидии шабакавии компютер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протокол;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сомона;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интернет;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иттилоот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-иртибот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en-US"/>
        </w:rPr>
        <w:t>www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@313.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Намуд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шабак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компютер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минта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итти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одяв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саросар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сомона, минта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а, сервер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глобал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глобали, </w:t>
      </w:r>
      <w:r w:rsidRPr="000955C6">
        <w:rPr>
          <w:rFonts w:ascii="Times New Roman Tj" w:hAnsi="Times New Roman Tj" w:cs="Times New Roman Tj"/>
          <w:color w:val="000000"/>
          <w:lang w:val="en-US"/>
        </w:rPr>
        <w:t>www</w:t>
      </w:r>
      <w:r w:rsidRPr="000955C6">
        <w:rPr>
          <w:rFonts w:ascii="Times New Roman Tj" w:hAnsi="Times New Roman Tj" w:cs="Times New Roman Tj"/>
          <w:color w:val="000000"/>
        </w:rPr>
        <w:t>, интернет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локал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корпоратив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итти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одив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en-US"/>
        </w:rPr>
        <w:t>www</w:t>
      </w:r>
      <w:r w:rsidRPr="000955C6">
        <w:rPr>
          <w:rFonts w:ascii="Times New Roman Tj" w:hAnsi="Times New Roman Tj" w:cs="Times New Roman Tj"/>
          <w:color w:val="000000"/>
        </w:rPr>
        <w:t>, регионал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@314.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Намуд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шабак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компютер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локал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регионал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корпоратив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глобал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сомона, минта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а, сервер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глобал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глобали, </w:t>
      </w:r>
      <w:r w:rsidRPr="000955C6">
        <w:rPr>
          <w:rFonts w:ascii="Times New Roman Tj" w:hAnsi="Times New Roman Tj" w:cs="Times New Roman Tj"/>
          <w:color w:val="000000"/>
          <w:lang w:val="en-US"/>
        </w:rPr>
        <w:t>www</w:t>
      </w:r>
      <w:r w:rsidRPr="000955C6">
        <w:rPr>
          <w:rFonts w:ascii="Times New Roman Tj" w:hAnsi="Times New Roman Tj" w:cs="Times New Roman Tj"/>
          <w:color w:val="000000"/>
        </w:rPr>
        <w:t>, интернет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локал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корпоратив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итти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одив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en-US"/>
        </w:rPr>
        <w:t>www</w:t>
      </w:r>
      <w:r w:rsidRPr="000955C6">
        <w:rPr>
          <w:rFonts w:ascii="Times New Roman Tj" w:hAnsi="Times New Roman Tj" w:cs="Times New Roman Tj"/>
          <w:color w:val="000000"/>
        </w:rPr>
        <w:t>, регионал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@315.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Шабака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ма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алл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барои пайваст намудани кампютер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 хизмат мерасонанд, ки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 аз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амдигар дар масофаи наздик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ойгир шудаанд;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мушраки дар масофаи на он кадар дур;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пайваст намудани кампютер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 дар як минта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барои пайвасти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ало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барои пайваст намудани 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бо шабакаи калон;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@316.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Шабака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локал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барои пайваст намудани кампютер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 хизмат мерасонанд, ки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 аз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амдигар дар масофаи наздик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ойгир шудаанд;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мушраки дар масофаи на он кадар дур;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пайваст намудани кампютер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 дар як минта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барои пайвасти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ало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барои пайваст намудани 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бо шабакаи калон;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@317.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Шабака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минта</w:t>
      </w:r>
      <w:r w:rsidRPr="000955C6">
        <w:rPr>
          <w:rFonts w:ascii="Cambria" w:hAnsi="Cambria" w:cs="Cambria"/>
          <w:bCs/>
          <w:color w:val="000000"/>
        </w:rPr>
        <w:t>қ</w:t>
      </w:r>
      <w:r w:rsidRPr="000955C6">
        <w:rPr>
          <w:rFonts w:ascii="Times New Roman Tj" w:hAnsi="Times New Roman Tj" w:cs="Times New Roman Tj"/>
          <w:bCs/>
          <w:color w:val="000000"/>
        </w:rPr>
        <w:t>ав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$A)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дар як шабака пайвастани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ва 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ало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мушраки дар масофаи на он кадар дур;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пайваст намудани кампютер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 дар як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пайвасти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саросар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барои пайваст намудани 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бо шабакаи калон;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@318.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Шабака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регионал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$A)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дар як шабака пайвастани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ва 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ало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мушраки дар масофаи на он кадар дур;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пайваст намудани кампютер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 дар як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пайвасти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саросар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барои пайваст намудани 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бо шабакаи калон;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@319.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Шабака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итти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одияв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шабакаи кампютерие, ки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аллии як корго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и бузургро байни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амдигар пайваст менамояд;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мушраки дар масофаи на он кадар дур;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пайваст намудани кампютер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 дар як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пайвасти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саросар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дар як шабака пайвастани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ва 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ало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@320.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Шабака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корпоратив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шабакаи кампютерие, ки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аллии як корго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и бузургро байни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амдигар пайваст менамояд;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мушраки дар масофаи на он кадар дур;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пайваст намудани кампютер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 дар як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пайвасти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саросар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дар як шабака пайвастани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ва 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ало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@321.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Шабака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саросар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саросар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кампютер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дар масофа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аи дуру наздик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ойгирбударо барои истифодабарии захира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онии иттилоот мутта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 менамояд;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шабакаи кампютерие, ки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аллии як корго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и бузургро байни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амдигар мутта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 менамояд;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пайваст намудани кампютер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 дар як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пайвасти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саросар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дар як шабака пайвастани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ва 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ало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@322.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Шабака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глобал</w:t>
      </w:r>
      <w:r w:rsidRPr="000955C6">
        <w:rPr>
          <w:rFonts w:ascii="Cambria" w:hAnsi="Cambria" w:cs="Cambria"/>
          <w:bCs/>
          <w:color w:val="000000"/>
        </w:rPr>
        <w:t>ӣ</w:t>
      </w:r>
      <w:r w:rsidRPr="000955C6">
        <w:rPr>
          <w:rFonts w:ascii="Times New Roman Tj" w:hAnsi="Times New Roman Tj" w:cs="Times New Roman Tj"/>
          <w:bCs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саросар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кампютер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дар масофа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аи дуру наздик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ойгирбударо барои истифодабарии захира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ои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онии иттилоот мутта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 менамояд;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шабакаи кампютерие, ки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аллии як корго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и бузургро байни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амдигар мутта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 менамояд;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пайваст намудани кампютер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ое, дар як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алла;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$D)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пайвасти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саросар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барои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алли масъала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дар як шабака пайвастани шабака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алл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ва компютер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ало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ида;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@323.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Иттилооти “аниќ”?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 xml:space="preserve">$A) </w:t>
      </w:r>
      <w:r w:rsidRPr="000955C6">
        <w:rPr>
          <w:rFonts w:ascii="Times New Roman Tj" w:hAnsi="Times New Roman Tj" w:cs="Times New Roman Tj"/>
          <w:color w:val="000000"/>
          <w:lang w:val="tt-RU"/>
        </w:rPr>
        <w:t>Иттилоот аниќ  њисобида мешавад, агар вай дараљаи бењтари наздикии вазъи аслии обьект, раванд ё рўйдодро инъикос намояд;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 xml:space="preserve">$B) </w:t>
      </w:r>
      <w:r w:rsidRPr="000955C6">
        <w:rPr>
          <w:rFonts w:ascii="Times New Roman Tj" w:hAnsi="Times New Roman Tj"/>
          <w:color w:val="000000"/>
          <w:lang w:val="tt-RU"/>
        </w:rPr>
        <w:t>Иттилоот аниќ  њисобида мешавад, агар вай дар шароити доимо таѓйирёбанда воќеиятро дуруст инъикос намояд</w:t>
      </w:r>
      <w:r w:rsidRPr="000955C6">
        <w:rPr>
          <w:rFonts w:ascii="Times New Roman Tj" w:hAnsi="Times New Roman Tj" w:cs="Palatino Linotype"/>
          <w:color w:val="000000"/>
          <w:lang w:val="tt-RU"/>
        </w:rPr>
        <w:t>;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>$C)</w:t>
      </w:r>
      <w:r w:rsidRPr="000955C6">
        <w:rPr>
          <w:rFonts w:ascii="Times New Roman Tj" w:hAnsi="Times New Roman Tj" w:cs="Times New Roman Tj"/>
          <w:color w:val="000000"/>
          <w:lang w:val="tt-RU"/>
        </w:rPr>
        <w:t xml:space="preserve"> Иттилоот аниќ  њисобида мешавад, агар вай барои фањмиши вазъи асл ва ќабули ќарори дахлдор кифоя бошад</w:t>
      </w:r>
      <w:r w:rsidRPr="000955C6">
        <w:rPr>
          <w:rFonts w:ascii="Times New Roman Tj" w:hAnsi="Times New Roman Tj" w:cs="Palatino Linotype"/>
          <w:color w:val="000000"/>
          <w:lang w:val="tt-RU"/>
        </w:rPr>
        <w:t>;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 xml:space="preserve">$D) </w:t>
      </w:r>
      <w:r w:rsidRPr="000955C6">
        <w:rPr>
          <w:rFonts w:ascii="Times New Roman Tj" w:hAnsi="Times New Roman Tj" w:cs="Times New Roman Tj"/>
          <w:color w:val="000000"/>
          <w:lang w:val="tt-RU"/>
        </w:rPr>
        <w:t>Иттилоот аниќ  њисобида мешавад, ки бо ёрии он кадом масъалањо њал карда мешаванд</w:t>
      </w:r>
      <w:r w:rsidRPr="000955C6">
        <w:rPr>
          <w:rFonts w:ascii="Times New Roman Tj" w:hAnsi="Times New Roman Tj" w:cs="Palatino Linotype"/>
          <w:color w:val="000000"/>
          <w:lang w:val="tt-RU"/>
        </w:rPr>
        <w:t>;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tt-RU"/>
        </w:rPr>
        <w:t>Иттилоот аниќ  њисобида мешавад, агар вай тарзе ифода шуда бошад, ки дастраси истифодабаранда бошад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>@324.</w:t>
      </w:r>
    </w:p>
    <w:p w:rsidR="0083227B" w:rsidRPr="000955C6" w:rsidRDefault="0083227B" w:rsidP="000955C6">
      <w:pPr>
        <w:rPr>
          <w:rFonts w:ascii="Times New Roman Tj" w:hAnsi="Times New Roman Tj" w:cs="Palatino Linotype"/>
          <w:color w:val="000000"/>
          <w:lang w:val="tt-RU"/>
        </w:rPr>
      </w:pPr>
      <w:r w:rsidRPr="000955C6">
        <w:rPr>
          <w:rFonts w:ascii="Times New Roman Tj" w:hAnsi="Times New Roman Tj" w:cs="Times New Roman Tj"/>
          <w:color w:val="000000"/>
          <w:lang w:val="tt-RU"/>
        </w:rPr>
        <w:t>Захира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 иттилоот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 w:cs="Palatino Linotype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 xml:space="preserve">$A) </w:t>
      </w:r>
      <w:r w:rsidRPr="000955C6">
        <w:rPr>
          <w:rFonts w:ascii="Times New Roman Tj" w:hAnsi="Times New Roman Tj" w:cs="Times New Roman Tj"/>
          <w:color w:val="000000"/>
          <w:lang w:val="tt-RU"/>
        </w:rPr>
        <w:t>модд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 w:cs="Times New Roman Tj"/>
          <w:color w:val="000000"/>
          <w:lang w:val="tt-RU"/>
        </w:rPr>
        <w:t>, таби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 w:cs="Times New Roman Tj"/>
          <w:color w:val="000000"/>
          <w:lang w:val="tt-RU"/>
        </w:rPr>
        <w:t>, ме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нат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 w:cs="Times New Roman Tj"/>
          <w:color w:val="000000"/>
          <w:lang w:val="tt-RU"/>
        </w:rPr>
        <w:t>, молияв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 w:cs="Times New Roman Tj"/>
          <w:color w:val="000000"/>
          <w:lang w:val="tt-RU"/>
        </w:rPr>
        <w:t>, энергетик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 w:cs="Palatino Linotype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>$B) саноат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 w:cs="Palatino Linotype"/>
          <w:color w:val="000000"/>
          <w:lang w:val="tt-RU"/>
        </w:rPr>
        <w:t xml:space="preserve">,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Palatino Linotype"/>
          <w:color w:val="000000"/>
          <w:lang w:val="tt-RU"/>
        </w:rPr>
        <w:t>омеа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 w:cs="Palatino Linotype"/>
          <w:color w:val="000000"/>
          <w:lang w:val="tt-RU"/>
        </w:rPr>
        <w:t>, мол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 w:cs="Palatino Linotype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  <w:lang w:val="tt-RU"/>
        </w:rPr>
      </w:pPr>
      <w:r w:rsidRPr="000955C6">
        <w:rPr>
          <w:rFonts w:ascii="Times New Roman Tj" w:hAnsi="Times New Roman Tj" w:cs="Palatino Linotype"/>
          <w:color w:val="000000"/>
          <w:lang w:val="tt-RU"/>
        </w:rPr>
        <w:t>$C) системав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 w:cs="Palatino Linotype"/>
          <w:color w:val="000000"/>
          <w:lang w:val="tt-RU"/>
        </w:rPr>
        <w:t>, барномав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 w:cs="Palatino Linotype"/>
          <w:color w:val="000000"/>
          <w:lang w:val="tt-RU"/>
        </w:rPr>
        <w:t>, таби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 w:cs="Palatino Linotype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$D) интернет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Palatino Linotype"/>
          <w:color w:val="000000"/>
        </w:rPr>
        <w:t>, энергетик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Palatino Linotype"/>
          <w:color w:val="000000"/>
        </w:rPr>
      </w:pPr>
      <w:r w:rsidRPr="000955C6">
        <w:rPr>
          <w:rFonts w:ascii="Times New Roman Tj" w:hAnsi="Times New Roman Tj" w:cs="Palatino Linotype"/>
          <w:color w:val="000000"/>
        </w:rPr>
        <w:t>$E) модд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Palatino Linotype"/>
          <w:color w:val="000000"/>
        </w:rPr>
        <w:t>, ашёи, масоле</w:t>
      </w:r>
      <w:r w:rsidRPr="000955C6">
        <w:rPr>
          <w:rFonts w:ascii="Cambria" w:hAnsi="Cambria" w:cs="Cambria"/>
          <w:color w:val="000000"/>
        </w:rPr>
        <w:t>ҳӣ</w:t>
      </w:r>
      <w:r w:rsidRPr="000955C6">
        <w:rPr>
          <w:rFonts w:ascii="Times New Roman Tj" w:hAnsi="Times New Roman Tj" w:cs="Palatino Linotype"/>
          <w:color w:val="000000"/>
        </w:rPr>
        <w:t>;</w:t>
      </w:r>
    </w:p>
    <w:p w:rsidR="0083227B" w:rsidRPr="000955C6" w:rsidRDefault="0083227B" w:rsidP="000955C6">
      <w:pPr>
        <w:shd w:val="clear" w:color="auto" w:fill="FFFFFF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@325.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Дар системаи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исоби 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/>
          <w:color w:val="000000"/>
        </w:rPr>
        <w:t>айримав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 xml:space="preserve">еи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арфи 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 кадом ададро тасвир мекунад?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30;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500;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@326.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100-ро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1100100;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1101010;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@327.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2100-ро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100000110100;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1000001101;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@328.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2021-ро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11111100101;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@329.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2023-ро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11111100111;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@330.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2013-ро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11111011101;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100111100;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@331.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2024-ро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11111101000;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1111001110;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@332.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2035-ро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11111110011;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1001111111111;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@333.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2026-ро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11111101010;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@334.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2037-ро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11111101010;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@335.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2028-ро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11111101100;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1000101111;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@336.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2029-ро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11111101101;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@337.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2031-ро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11111101111;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1001111011;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00001111;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1111101;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100000;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@338.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bCs/>
          <w:color w:val="000000"/>
        </w:rPr>
        <w:t>Равзанаи</w:t>
      </w:r>
      <w:r w:rsidRPr="000955C6">
        <w:rPr>
          <w:rFonts w:ascii="Times New Roman Tj" w:hAnsi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bCs/>
          <w:color w:val="000000"/>
        </w:rPr>
        <w:t>папка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/>
          <w:bCs/>
          <w:color w:val="000000"/>
        </w:rPr>
        <w:t>о</w:t>
      </w:r>
      <w:r w:rsidRPr="000955C6">
        <w:rPr>
          <w:rFonts w:ascii="Times New Roman Tj" w:hAnsi="Times New Roman Tj"/>
          <w:bCs/>
          <w:color w:val="000000"/>
          <w:lang w:val="en-US"/>
        </w:rPr>
        <w:t xml:space="preserve"> ……</w:t>
      </w:r>
      <w:r w:rsidRPr="000955C6">
        <w:rPr>
          <w:rFonts w:ascii="Times New Roman Tj" w:hAnsi="Times New Roman Tj"/>
          <w:color w:val="000000"/>
          <w:lang w:val="en-US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$A) </w:t>
      </w:r>
      <w:r w:rsidRPr="000955C6">
        <w:rPr>
          <w:rFonts w:ascii="Times New Roman Tj" w:hAnsi="Times New Roman Tj"/>
          <w:bCs/>
          <w:color w:val="000000"/>
        </w:rPr>
        <w:t>равзанаи</w:t>
      </w:r>
      <w:r w:rsidRPr="000955C6">
        <w:rPr>
          <w:rFonts w:ascii="Times New Roman Tj" w:hAnsi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bCs/>
          <w:color w:val="000000"/>
        </w:rPr>
        <w:t>папка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/>
          <w:bCs/>
          <w:color w:val="000000"/>
        </w:rPr>
        <w:t>о</w:t>
      </w:r>
      <w:r w:rsidRPr="000955C6">
        <w:rPr>
          <w:rFonts w:ascii="Times New Roman Tj" w:hAnsi="Times New Roman Tj"/>
          <w:bCs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объект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</w:t>
      </w:r>
      <w:r w:rsidRPr="000955C6">
        <w:rPr>
          <w:rFonts w:ascii="Times New Roman Tj" w:hAnsi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ва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дошта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мешавад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ва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кор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бо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ин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объект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карда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мешавад</w:t>
      </w:r>
      <w:r w:rsidRPr="000955C6">
        <w:rPr>
          <w:rFonts w:ascii="Times New Roman Tj" w:hAnsi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/>
          <w:color w:val="000000"/>
        </w:rPr>
        <w:t>тасвир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менамояд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$B) </w:t>
      </w:r>
      <w:r w:rsidRPr="000955C6">
        <w:rPr>
          <w:rFonts w:ascii="Times New Roman Tj" w:hAnsi="Times New Roman Tj"/>
          <w:color w:val="000000"/>
        </w:rPr>
        <w:t>равзанаи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папкахо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барои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идора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намудани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дигар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обьектхои</w:t>
      </w:r>
      <w:r w:rsidRPr="000955C6">
        <w:rPr>
          <w:rFonts w:ascii="Times New Roman Tj" w:hAnsi="Times New Roman Tj"/>
          <w:color w:val="000000"/>
          <w:lang w:val="en-US"/>
        </w:rPr>
        <w:t xml:space="preserve"> Windows </w:t>
      </w:r>
      <w:r w:rsidRPr="000955C6">
        <w:rPr>
          <w:rFonts w:ascii="Times New Roman Tj" w:hAnsi="Times New Roman Tj"/>
          <w:color w:val="000000"/>
        </w:rPr>
        <w:t>хизмат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мерасонад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$C) </w:t>
      </w:r>
      <w:r w:rsidRPr="000955C6">
        <w:rPr>
          <w:rFonts w:ascii="Times New Roman Tj" w:hAnsi="Times New Roman Tj"/>
          <w:color w:val="000000"/>
        </w:rPr>
        <w:t>равзанаи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папкахо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барои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нигох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доштани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информатсияхои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табиати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гуногундошта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ба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монанди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матнхо</w:t>
      </w:r>
      <w:r w:rsidRPr="000955C6">
        <w:rPr>
          <w:rFonts w:ascii="Times New Roman Tj" w:hAnsi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/>
          <w:color w:val="000000"/>
        </w:rPr>
        <w:t>расм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/>
          <w:color w:val="000000"/>
        </w:rPr>
        <w:t>таблитса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ва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/>
          <w:color w:val="000000"/>
        </w:rPr>
        <w:t>айра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истифода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бурда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мешавад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равзанаи папкахо барои кор бо программа хуччат;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равзанаи папкахо барои кор бо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пешбин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шудааст;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@339.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bCs/>
          <w:color w:val="000000"/>
        </w:rPr>
        <w:t>Равзанаи муколамавї.……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ин равзана дар ваќти интихоби фармонњо кушода шуда бо пешнињоди шартњо, фармонњо иљро мегардад. Равзанаи муколамавї, равзанаи системањои маълумотдињии 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 xml:space="preserve"> ба шумор меравад;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ин равзана барои идора намудани дигар обьектхои 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 xml:space="preserve"> хизмат мерасонад;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ин равзана барои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доштани информатсия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табиати гуногундошта ба монанди матн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о, расм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о, таблитса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ва 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/>
          <w:color w:val="000000"/>
        </w:rPr>
        <w:t>айра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истифода бурда мешавад;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ин равзана барои кор бо программа хуччат;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ин равзана барои кор бо барнома{о пешбинb шудааст;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@340.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bCs/>
          <w:color w:val="000000"/>
        </w:rPr>
        <w:t>Равзанаи ахборхо.……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дар чунин равзана ахбор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ого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кунанда бароварда мешавад, ки ин равзана одатан як тугмачаи «ОК» дорад;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ин равзана барои идора намудани дигар обьектхои 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 xml:space="preserve"> хизмат мерасонад;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ин равзана барои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доштани информатсия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табиати гуногундошта ба монанди матн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о, расм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о, таблитса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ва 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/>
          <w:color w:val="000000"/>
        </w:rPr>
        <w:t>айра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истифода бурда мешавад;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ин равзана барои кор бо программа хуччат;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ин равзана барои кор бо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пешбин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шудааст;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@341.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bCs/>
          <w:color w:val="000000"/>
        </w:rPr>
        <w:t>Равзанаи барои ……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bCs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равзана барои идора намудани дигар обьектхои 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 xml:space="preserve"> хизмат мерасонад;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bCs/>
          <w:color w:val="000000"/>
        </w:rPr>
        <w:t xml:space="preserve">равзана барои </w:t>
      </w:r>
      <w:r w:rsidRPr="000955C6">
        <w:rPr>
          <w:rFonts w:ascii="Times New Roman Tj" w:hAnsi="Times New Roman Tj"/>
          <w:color w:val="000000"/>
        </w:rPr>
        <w:t>объект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оеро, ки дар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ва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 мешавад ва кор бо ин объект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карда мешавад, тасвир менамояд;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равзана барои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доштани информатсия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табиати гуногундошта ба монанди матн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о, расм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о, таблитса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ва 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/>
          <w:color w:val="000000"/>
        </w:rPr>
        <w:t>айра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истифода бурда мешавад;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равзана барои кор бо программа, хуччат;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равзана барои кор бо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пешбин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шудааст;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@342.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Папка</w:t>
      </w:r>
      <w:r w:rsidRPr="000955C6">
        <w:rPr>
          <w:rFonts w:ascii="Times New Roman Tj" w:hAnsi="Times New Roman Tj"/>
          <w:bCs/>
          <w:color w:val="000000"/>
        </w:rPr>
        <w:t xml:space="preserve"> барои ……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pStyle w:val="BodyText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барои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доштани зерпапка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о,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программа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истифода бурда мешавад;</w:t>
      </w:r>
    </w:p>
    <w:p w:rsidR="0083227B" w:rsidRPr="000955C6" w:rsidRDefault="0083227B" w:rsidP="000955C6">
      <w:pPr>
        <w:pStyle w:val="BodyText"/>
        <w:spacing w:after="0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bCs/>
          <w:color w:val="000000"/>
        </w:rPr>
        <w:t xml:space="preserve">барои </w:t>
      </w:r>
      <w:r w:rsidRPr="000955C6">
        <w:rPr>
          <w:rFonts w:ascii="Times New Roman Tj" w:hAnsi="Times New Roman Tj"/>
          <w:color w:val="000000"/>
        </w:rPr>
        <w:t>объект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оеро, ки дар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ва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 мешавад ва кор бо ин объект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карда мешавад, тасвир менамояд;</w:t>
      </w:r>
    </w:p>
    <w:p w:rsidR="0083227B" w:rsidRPr="000955C6" w:rsidRDefault="0083227B" w:rsidP="000955C6">
      <w:pPr>
        <w:pStyle w:val="BodyText"/>
        <w:spacing w:after="0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барои нигох доштани информатсияхои табиати гуногундошта ба монанди матнхо, расмхо, таблитсахои электрони ва 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/>
          <w:color w:val="000000"/>
        </w:rPr>
        <w:t>айрахо истифода бурда мешавад;</w:t>
      </w:r>
    </w:p>
    <w:p w:rsidR="0083227B" w:rsidRPr="000955C6" w:rsidRDefault="0083227B" w:rsidP="000955C6">
      <w:pPr>
        <w:pStyle w:val="BodyText"/>
        <w:spacing w:after="0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барои кор бо программа, хуччат;</w:t>
      </w:r>
    </w:p>
    <w:p w:rsidR="0083227B" w:rsidRPr="000955C6" w:rsidRDefault="0083227B" w:rsidP="000955C6">
      <w:pPr>
        <w:pStyle w:val="BodyText"/>
        <w:spacing w:after="0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барои кор бо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пешбин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шудааст;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@343.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/>
          <w:color w:val="000000"/>
        </w:rPr>
        <w:t>ат</w:t>
      </w:r>
      <w:r w:rsidRPr="000955C6">
        <w:rPr>
          <w:rFonts w:ascii="Times New Roman Tj" w:hAnsi="Times New Roman Tj"/>
          <w:bCs/>
          <w:color w:val="000000"/>
        </w:rPr>
        <w:t xml:space="preserve"> барои ……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pStyle w:val="BodyText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барои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доштани информатсия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табиати гуногундошта ба монанди матн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о, расм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о, таблитса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ва 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/>
          <w:color w:val="000000"/>
        </w:rPr>
        <w:t>айра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истифода бурда мешавад;</w:t>
      </w:r>
    </w:p>
    <w:p w:rsidR="0083227B" w:rsidRPr="000955C6" w:rsidRDefault="0083227B" w:rsidP="000955C6">
      <w:pPr>
        <w:pStyle w:val="BodyText"/>
        <w:spacing w:after="0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bCs/>
          <w:color w:val="000000"/>
        </w:rPr>
        <w:t xml:space="preserve">барои </w:t>
      </w:r>
      <w:r w:rsidRPr="000955C6">
        <w:rPr>
          <w:rFonts w:ascii="Times New Roman Tj" w:hAnsi="Times New Roman Tj"/>
          <w:color w:val="000000"/>
        </w:rPr>
        <w:t>объект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оеро, ки дар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ва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 мешавад ва кор бо ин объект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карда мешавад, тасвир менамояд;</w:t>
      </w:r>
    </w:p>
    <w:p w:rsidR="0083227B" w:rsidRPr="000955C6" w:rsidRDefault="0083227B" w:rsidP="000955C6">
      <w:pPr>
        <w:pStyle w:val="BodyText"/>
        <w:spacing w:after="0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барои элемент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якхела кор карда мешавад;</w:t>
      </w:r>
    </w:p>
    <w:p w:rsidR="0083227B" w:rsidRPr="000955C6" w:rsidRDefault="0083227B" w:rsidP="000955C6">
      <w:pPr>
        <w:pStyle w:val="BodyText"/>
        <w:spacing w:after="0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барои кор бо программа, хуччат;</w:t>
      </w:r>
    </w:p>
    <w:p w:rsidR="0083227B" w:rsidRPr="000955C6" w:rsidRDefault="0083227B" w:rsidP="000955C6">
      <w:pPr>
        <w:pStyle w:val="BodyText"/>
        <w:spacing w:after="0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барои кор бо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пешбин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шудааст;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@344.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Программа</w:t>
      </w:r>
      <w:r w:rsidRPr="000955C6">
        <w:rPr>
          <w:rFonts w:ascii="Times New Roman Tj" w:hAnsi="Times New Roman Tj"/>
          <w:bCs/>
          <w:color w:val="000000"/>
        </w:rPr>
        <w:t xml:space="preserve"> барои ……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pStyle w:val="BodyText"/>
        <w:spacing w:after="0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барои сохтани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у</w:t>
      </w:r>
      <w:r w:rsidRPr="000955C6">
        <w:rPr>
          <w:rFonts w:ascii="Cambria" w:hAnsi="Cambria" w:cs="Cambria"/>
          <w:color w:val="000000"/>
        </w:rPr>
        <w:t>ҷҷ</w:t>
      </w:r>
      <w:r w:rsidRPr="000955C6">
        <w:rPr>
          <w:rFonts w:ascii="Times New Roman Tj" w:hAnsi="Times New Roman Tj"/>
          <w:color w:val="000000"/>
        </w:rPr>
        <w:t>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истифода бурда мешавад;</w:t>
      </w:r>
    </w:p>
    <w:p w:rsidR="0083227B" w:rsidRPr="000955C6" w:rsidRDefault="0083227B" w:rsidP="000955C6">
      <w:pPr>
        <w:pStyle w:val="BodyText"/>
        <w:spacing w:after="0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bCs/>
          <w:color w:val="000000"/>
        </w:rPr>
        <w:t xml:space="preserve">барои </w:t>
      </w:r>
      <w:r w:rsidRPr="000955C6">
        <w:rPr>
          <w:rFonts w:ascii="Times New Roman Tj" w:hAnsi="Times New Roman Tj"/>
          <w:color w:val="000000"/>
        </w:rPr>
        <w:t>объект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оеро, ки дар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ва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 мешавад ва кор бо ин объект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карда мешавад, тасвир менамояд;</w:t>
      </w:r>
    </w:p>
    <w:p w:rsidR="0083227B" w:rsidRPr="000955C6" w:rsidRDefault="0083227B" w:rsidP="000955C6">
      <w:pPr>
        <w:pStyle w:val="BodyText"/>
        <w:spacing w:after="0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барои элемент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якхела кор карда мешавад;</w:t>
      </w:r>
    </w:p>
    <w:p w:rsidR="0083227B" w:rsidRPr="000955C6" w:rsidRDefault="0083227B" w:rsidP="000955C6">
      <w:pPr>
        <w:pStyle w:val="BodyText"/>
        <w:spacing w:after="0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барои кор бо программа, хуччат;</w:t>
      </w:r>
    </w:p>
    <w:p w:rsidR="0083227B" w:rsidRPr="000955C6" w:rsidRDefault="0083227B" w:rsidP="000955C6">
      <w:pPr>
        <w:pStyle w:val="BodyText"/>
        <w:spacing w:after="0"/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барои кор бо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пешбин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шудааст;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@345.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Менюи «Пуск»- фармони «Программы» барои чи хизмат мекунад?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ин фармон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/>
          <w:color w:val="000000"/>
        </w:rPr>
        <w:t>йхати ном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(илова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ои) 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>-ро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од мекунд;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ин фармон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/>
          <w:color w:val="000000"/>
        </w:rPr>
        <w:t>йхати ном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якчанд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оеро, ки бори охирин кушода шудаанд,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бо ёрии ин фармон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ое, ки дар компютер пайваст карда шудаанд, </w:t>
      </w:r>
      <w:r w:rsidRPr="000955C6">
        <w:rPr>
          <w:rFonts w:ascii="Cambria" w:hAnsi="Cambria" w:cs="Cambria"/>
          <w:color w:val="000000"/>
        </w:rPr>
        <w:t>ҷӯ</w:t>
      </w:r>
      <w:r w:rsidRPr="000955C6">
        <w:rPr>
          <w:rFonts w:ascii="Times New Roman Tj" w:hAnsi="Times New Roman Tj"/>
          <w:color w:val="000000"/>
        </w:rPr>
        <w:t>р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бо ёрии ин фармон файл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ва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дар компютер буда дарёфт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ин фармон дар бораи тарзи кор бо системаи амалиётии «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>» ба истифодабаранда маълумот медихад;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@346.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Менюи «Пуск»- фармони «Документы» барои чи хизмат мекунад?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ин фармон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/>
          <w:color w:val="000000"/>
        </w:rPr>
        <w:t>йхати ном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якчанд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оеро, ки бори охирин кушода шудаанд,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ин фармон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/>
          <w:color w:val="000000"/>
        </w:rPr>
        <w:t>йхати ном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(илова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ои) 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>-ро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бо ёрии ин фармон та</w:t>
      </w:r>
      <w:r w:rsidRPr="000955C6">
        <w:rPr>
          <w:rFonts w:ascii="Times New Roman Tj" w:hAnsi="Times New Roman Tj"/>
          <w:color w:val="000000"/>
          <w:lang w:val="en-US"/>
        </w:rPr>
        <w:t>x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ое, ки дар компютер пайваст карда шудаанд, </w:t>
      </w:r>
      <w:r w:rsidRPr="000955C6">
        <w:rPr>
          <w:rFonts w:ascii="Cambria" w:hAnsi="Cambria" w:cs="Cambria"/>
          <w:color w:val="000000"/>
        </w:rPr>
        <w:t>ҷӯ</w:t>
      </w:r>
      <w:r w:rsidRPr="000955C6">
        <w:rPr>
          <w:rFonts w:ascii="Times New Roman Tj" w:hAnsi="Times New Roman Tj"/>
          <w:color w:val="000000"/>
        </w:rPr>
        <w:t>р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бо ёрии ин фармон файл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ва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дар компютер буда дарёфт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ин фармон дар бораи тарзи кор бо системаи амалиётии «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>» ба истифодабаранда маълумот 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@347.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Менюи «Пуск»- фармони </w:t>
      </w:r>
      <w:r w:rsidRPr="000955C6">
        <w:rPr>
          <w:rFonts w:ascii="Times New Roman Tj" w:hAnsi="Times New Roman Tj"/>
          <w:bCs/>
          <w:color w:val="000000"/>
        </w:rPr>
        <w:t>«Завершение сеанса»</w:t>
      </w:r>
      <w:r w:rsidRPr="000955C6">
        <w:rPr>
          <w:rFonts w:ascii="Times New Roman Tj" w:hAnsi="Times New Roman Tj"/>
          <w:color w:val="000000"/>
        </w:rPr>
        <w:t xml:space="preserve"> барои чи хизмат мекунад?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ин фармон барои ќатъ гардонидани кори истифодабарандае, ки бо коди худ корро дар компютер сар кардааст;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ин фармон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/>
          <w:color w:val="000000"/>
        </w:rPr>
        <w:t>йхати ном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(илова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ои) 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>-ро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бо ёрии ин фармон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ое, ки дар компютер пайваст карда шудаанд, </w:t>
      </w:r>
      <w:r w:rsidRPr="000955C6">
        <w:rPr>
          <w:rFonts w:ascii="Cambria" w:hAnsi="Cambria" w:cs="Cambria"/>
          <w:color w:val="000000"/>
        </w:rPr>
        <w:t>ҷӯ</w:t>
      </w:r>
      <w:r w:rsidRPr="000955C6">
        <w:rPr>
          <w:rFonts w:ascii="Times New Roman Tj" w:hAnsi="Times New Roman Tj"/>
          <w:color w:val="000000"/>
        </w:rPr>
        <w:t>р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бо ёрии ин фармон файл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ва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дар компютер буда дарёфт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ин фармон дар бораи тарзи кор бо системаи амалиётии «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>» ба истифодабаранда маълумот 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@348.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Менюи «Пуск»-фармони «</w:t>
      </w:r>
      <w:r w:rsidRPr="000955C6">
        <w:rPr>
          <w:rFonts w:ascii="Times New Roman Tj" w:hAnsi="Times New Roman Tj"/>
          <w:bCs/>
          <w:color w:val="000000"/>
        </w:rPr>
        <w:t>Выполнить»</w:t>
      </w:r>
      <w:r w:rsidRPr="000955C6">
        <w:rPr>
          <w:rFonts w:ascii="Times New Roman Tj" w:hAnsi="Times New Roman Tj"/>
          <w:color w:val="000000"/>
        </w:rPr>
        <w:t xml:space="preserve"> барои чи хизмат мекунад?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бо ёрии ин фармон истифодабаранда метавонад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даркориро ба кор дарорад;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ин фармон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/>
          <w:color w:val="000000"/>
        </w:rPr>
        <w:t>йхати ном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(илова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ои) 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>-ро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бо ёрии ин фармон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ое, ки дар компютер пайваст карда шудаанд, </w:t>
      </w:r>
      <w:r w:rsidRPr="000955C6">
        <w:rPr>
          <w:rFonts w:ascii="Cambria" w:hAnsi="Cambria" w:cs="Cambria"/>
          <w:color w:val="000000"/>
        </w:rPr>
        <w:t>ҷӯ</w:t>
      </w:r>
      <w:r w:rsidRPr="000955C6">
        <w:rPr>
          <w:rFonts w:ascii="Times New Roman Tj" w:hAnsi="Times New Roman Tj"/>
          <w:color w:val="000000"/>
        </w:rPr>
        <w:t>р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бо ёрии ин фармон файл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ва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дар компютер буда дарёфт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ин фармон дар бораи тарзи кор бо системаи амалиётии «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>» ба истифодабаранда маълумот 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@349.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Менюи «Пуск»- фармони «</w:t>
      </w:r>
      <w:r w:rsidRPr="000955C6">
        <w:rPr>
          <w:rFonts w:ascii="Times New Roman Tj" w:hAnsi="Times New Roman Tj"/>
          <w:bCs/>
          <w:color w:val="000000"/>
        </w:rPr>
        <w:t>Справка»</w:t>
      </w:r>
      <w:r w:rsidRPr="000955C6">
        <w:rPr>
          <w:rFonts w:ascii="Times New Roman Tj" w:hAnsi="Times New Roman Tj"/>
          <w:color w:val="000000"/>
        </w:rPr>
        <w:t xml:space="preserve"> барои чи хизмат мекунад?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ин фармон дар бораи тарзи кор бо системаи амалиётии «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>» ба истифодабаранда маълумот 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ин фармон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/>
          <w:color w:val="000000"/>
        </w:rPr>
        <w:t>йхати ном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(илова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ои) 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>-ро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бо ёрии ин фармон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ое, ки дар компютер пайваст карда шудаанд, </w:t>
      </w:r>
      <w:r w:rsidRPr="000955C6">
        <w:rPr>
          <w:rFonts w:ascii="Cambria" w:hAnsi="Cambria" w:cs="Cambria"/>
          <w:color w:val="000000"/>
        </w:rPr>
        <w:t>ҷӯ</w:t>
      </w:r>
      <w:r w:rsidRPr="000955C6">
        <w:rPr>
          <w:rFonts w:ascii="Times New Roman Tj" w:hAnsi="Times New Roman Tj"/>
          <w:color w:val="000000"/>
        </w:rPr>
        <w:t>р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бо ёрии ин фармон файл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ва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дар компютер буда дарёфт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бо ёрии ин фармон истифодабаранда метавонад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даркориро ба кор дарорад;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@350.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Менюи «Пуск»- фармони «</w:t>
      </w:r>
      <w:r w:rsidRPr="000955C6">
        <w:rPr>
          <w:rFonts w:ascii="Times New Roman Tj" w:hAnsi="Times New Roman Tj"/>
          <w:bCs/>
          <w:color w:val="000000"/>
        </w:rPr>
        <w:t>Найти»</w:t>
      </w:r>
      <w:r w:rsidRPr="000955C6">
        <w:rPr>
          <w:rFonts w:ascii="Times New Roman Tj" w:hAnsi="Times New Roman Tj"/>
          <w:color w:val="000000"/>
        </w:rPr>
        <w:t xml:space="preserve"> барои чи хизмат мекунад?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бо ёрии ин фармон файл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ва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дар компютер буда дарёфт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ин фармон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/>
          <w:color w:val="000000"/>
        </w:rPr>
        <w:t>йхати ном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(илова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ои) 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>-ро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бо ёрии ин фармон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ое, ки дар компютер пайваст карда шудаанд, </w:t>
      </w:r>
      <w:r w:rsidRPr="000955C6">
        <w:rPr>
          <w:rFonts w:ascii="Cambria" w:hAnsi="Cambria" w:cs="Cambria"/>
          <w:color w:val="000000"/>
        </w:rPr>
        <w:t>ҷӯ</w:t>
      </w:r>
      <w:r w:rsidRPr="000955C6">
        <w:rPr>
          <w:rFonts w:ascii="Times New Roman Tj" w:hAnsi="Times New Roman Tj"/>
          <w:color w:val="000000"/>
        </w:rPr>
        <w:t>р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ин фармон дар бораи тарзи кор бо системаи амалиётии «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>» ба истифодабаранда маълумот 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бо ёрии ин фармон истифодабаранда метавонад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даркориро ба кор дарорад;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@351.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Менюи «Пуск»-фармони «</w:t>
      </w:r>
      <w:r w:rsidRPr="000955C6">
        <w:rPr>
          <w:rFonts w:ascii="Times New Roman Tj" w:hAnsi="Times New Roman Tj"/>
          <w:bCs/>
          <w:color w:val="000000"/>
        </w:rPr>
        <w:t>Настройка»</w:t>
      </w:r>
      <w:r w:rsidRPr="000955C6">
        <w:rPr>
          <w:rFonts w:ascii="Times New Roman Tj" w:hAnsi="Times New Roman Tj"/>
          <w:color w:val="000000"/>
        </w:rPr>
        <w:t xml:space="preserve"> барои чи хизмат мекунад?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бо ёрии ин фармон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ое, ки дар компютер пайваст карда шудаанд, </w:t>
      </w:r>
      <w:r w:rsidRPr="000955C6">
        <w:rPr>
          <w:rFonts w:ascii="Cambria" w:hAnsi="Cambria" w:cs="Cambria"/>
          <w:color w:val="000000"/>
        </w:rPr>
        <w:t>ҷӯ</w:t>
      </w:r>
      <w:r w:rsidRPr="000955C6">
        <w:rPr>
          <w:rFonts w:ascii="Times New Roman Tj" w:hAnsi="Times New Roman Tj"/>
          <w:color w:val="000000"/>
        </w:rPr>
        <w:t>р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ин фармон р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/>
          <w:color w:val="000000"/>
        </w:rPr>
        <w:t>йхати ном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(илова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ои) 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>-ро пешни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од мекунад;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бо ёрии ин фармон файл папка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ва та</w:t>
      </w:r>
      <w:r w:rsidRPr="000955C6">
        <w:rPr>
          <w:rFonts w:ascii="Cambria" w:hAnsi="Cambria" w:cs="Cambria"/>
          <w:color w:val="000000"/>
        </w:rPr>
        <w:t>ҷҳ</w:t>
      </w:r>
      <w:r w:rsidRPr="000955C6">
        <w:rPr>
          <w:rFonts w:ascii="Times New Roman Tj" w:hAnsi="Times New Roman Tj"/>
          <w:color w:val="000000"/>
        </w:rPr>
        <w:t>изот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дар компютер буда дарёфт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ин фармон дар бораи тарзи кор бо системаи амалиётии «</w:t>
      </w: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>» ба истифодабаранда маълумот 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бо ёрии ин фармон истифодабаранда метавонад барнома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даркориро ба кор дарорад;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@352.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Файлхои барномави чист?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пайдарпаии фармон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ба компютер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кор карданро фармон 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анд,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барномав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номида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дар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маълумот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бошад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адад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ва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 мешавад;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файли барномави ин як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исми номгузошташудаи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дорандаи маълумот мебошад;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дар файлхои барномави он маълумоти муайяне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 мешавад;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файли барномави метавонад матн, тасвир ё барнома бошад;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@353.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Файлхои маълумоти чист?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дар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маълумот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бошад маълумот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адад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ва 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 мешавад;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пайдарпаии фармон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ое, ки ба компютер ч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кор карданро фармон меди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анд, файл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маълумоти номида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 xml:space="preserve">) файли маълумоти ин як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исми номгузошташудаи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дорандаи маълумот мебошад;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дар файлхои маълумоти он маълумоти муайяне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 дошта мешавад;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файли маълумоти метавонад матн, тасвир ё барнома бошад;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@354.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XP</w:t>
      </w:r>
      <w:r w:rsidRPr="000955C6">
        <w:rPr>
          <w:rFonts w:ascii="Times New Roman Tj" w:hAnsi="Times New Roman Tj"/>
          <w:color w:val="000000"/>
        </w:rPr>
        <w:t xml:space="preserve"> соли чанд пайдо шуд?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2001;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2002;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2000;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1998;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1993;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@355.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en-US"/>
        </w:rPr>
        <w:t>Windows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/>
          <w:color w:val="000000"/>
          <w:lang w:val="en-US"/>
        </w:rPr>
        <w:t>NT</w:t>
      </w:r>
      <w:r w:rsidRPr="000955C6">
        <w:rPr>
          <w:rFonts w:ascii="Times New Roman Tj" w:hAnsi="Times New Roman Tj"/>
          <w:color w:val="000000"/>
        </w:rPr>
        <w:t xml:space="preserve"> соли чанд пайдо шуд?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1993;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2002;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2000;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1998;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2001;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@356.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</w:rPr>
        <w:t>Насл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якуми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МЭ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  <w:lang w:val="en-US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$A) </w:t>
      </w:r>
      <w:r w:rsidRPr="000955C6">
        <w:rPr>
          <w:rFonts w:ascii="Times New Roman Tj" w:hAnsi="Times New Roman Tj"/>
          <w:color w:val="000000"/>
        </w:rPr>
        <w:t>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насли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якум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гуфта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меноманд</w:t>
      </w:r>
      <w:r w:rsidRPr="000955C6">
        <w:rPr>
          <w:rFonts w:ascii="Times New Roman Tj" w:hAnsi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сохтани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лампа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истифода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бурда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шудаанд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$B) </w:t>
      </w:r>
      <w:r w:rsidRPr="000955C6">
        <w:rPr>
          <w:rFonts w:ascii="Times New Roman Tj" w:hAnsi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ин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нимно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ил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истифода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бурданд</w:t>
      </w:r>
      <w:r w:rsidRPr="000955C6">
        <w:rPr>
          <w:rFonts w:ascii="Times New Roman Tj" w:hAnsi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асоси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транзистор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сохта</w:t>
      </w:r>
      <w:r w:rsidRPr="000955C6">
        <w:rPr>
          <w:rFonts w:ascii="Times New Roman Tj" w:hAnsi="Times New Roman Tj"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color w:val="000000"/>
        </w:rPr>
        <w:t>шудаанд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насли якум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 меноманд, ки дар технологияи саноатии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пайдо шуд;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таркиби асосии МЭ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-и насли якум аз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интегралии калон ва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интегралии 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оят калон ташкил шуданд;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дар асоси ин мошин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насли якум робот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сохта шуданд, ки заводу фабрика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ба воситаи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кор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@357.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Насл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дуюм МЭ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дар ин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нимно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ил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истифода бурданд, ки дар асоси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транзистор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сохта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насли дуюм гуфта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 меноманд, ки дар сохтани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лампа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истифода бурда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насли дуюм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 меноманд, ки дар технологияи саноатии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пайдо шуд;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таркиби асосии МЭ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-и насли дуюм аз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интегралии калон ва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интегралии 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оят калон ташкил шуданд;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дар асоси ин мошин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насли дуюм робот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сохта шуданд, ки заводу фабрика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ба воситаи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кор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@358.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Насл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сеюм МЭ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насли сеюм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 меноманд, ки дар технологияи саноатии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пайдо шуд;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насли сеюм гуфта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 меноманд, ки дар сохтани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лампа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истифода бурда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дар ин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нимно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ил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истифода бурданд, ки дар асоси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транзистор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сохта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таркиби асосии МЭ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-и насли сеюм аз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интегралии калон ва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интегралии 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оят калон ташкил шуданд;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дар асоси ин мошин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насли сеюм робот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сохта шуданд, ки заводу фабрика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ба воситаи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кор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@359.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Насл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чорум МЭ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таркиби асосии МЭ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-и насли чорум аз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интегралии калон ва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интегралии 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оят калон ташкил шуданд;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насли чорум гуфта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 меноманд, ки дар сохтани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лампа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истифода бурда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дар ин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нимно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ил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истифода бурданд, ки дар асоси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транзистор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сохта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насли чорум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 меноманд, ки дар технологияи саноатии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пайдо шуд;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дар асоси ин мошин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насли чорум робот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сохта шуданд, ки заводу фабрика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ба воситаи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кор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@360.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Насл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панчум МЭ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дар асоси ин мошин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насли панчум робот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сохта шуданд, ки заводу фабрика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ба воситаи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кор мекунанд;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насли панчум гуфта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 меноманд, ки дар сохтани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лампа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электрон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истифода бурда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дар ин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нимно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>ил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оро истифода бурданд, ки дар асоси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транзистор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сохта шудаанд;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насли панчум мошина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оеро меноманд, ки дар технологияи саноатии он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 пайдо шуд;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таркиби асосии МЭ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-и насли панчум аз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интегралии калон ва схема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ои интегралии ни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оят калон ташкил шуданд;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@361.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Шакл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гуногун</w:t>
      </w:r>
      <w:r w:rsidRPr="000955C6">
        <w:rPr>
          <w:rFonts w:ascii="Times New Roman Tj" w:hAnsi="Times New Roman Tj"/>
          <w:color w:val="000000"/>
          <w:lang w:val="tt-RU"/>
        </w:rPr>
        <w:t>и навишти алгоритм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бо ёрии матн, формулав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- </w:t>
      </w:r>
      <w:r w:rsidRPr="000955C6">
        <w:rPr>
          <w:rFonts w:ascii="Times New Roman Tj" w:hAnsi="Times New Roman Tj" w:cs="Times New Roman Tj"/>
          <w:color w:val="000000"/>
          <w:lang w:val="tt-RU"/>
        </w:rPr>
        <w:t>матн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забони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алгоритм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б</w:t>
      </w:r>
      <w:r w:rsidRPr="000955C6">
        <w:rPr>
          <w:rFonts w:ascii="Times New Roman Tj" w:hAnsi="Times New Roman Tj"/>
          <w:color w:val="000000"/>
          <w:lang w:val="tt-RU"/>
        </w:rPr>
        <w:t xml:space="preserve">о ёрии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адвал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, бо ёрии блок-схема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$B)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барнома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ёрирасон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буда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имконияти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Со</w:t>
      </w:r>
      <w:r w:rsidRPr="000955C6">
        <w:rPr>
          <w:rFonts w:ascii="Times New Roman Tj" w:hAnsi="Times New Roman Tj"/>
          <w:color w:val="000000"/>
          <w:lang w:val="tt-RU"/>
        </w:rPr>
        <w:t>-</w:t>
      </w:r>
      <w:r w:rsidRPr="000955C6">
        <w:rPr>
          <w:rFonts w:ascii="Times New Roman Tj" w:hAnsi="Times New Roman Tj" w:cs="Times New Roman Tj"/>
          <w:color w:val="000000"/>
          <w:lang w:val="tt-RU"/>
        </w:rPr>
        <w:t>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васеъ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менамояд</w:t>
      </w:r>
      <w:r w:rsidRPr="000955C6">
        <w:rPr>
          <w:rFonts w:ascii="Times New Roman Tj" w:hAnsi="Times New Roman Tj"/>
          <w:color w:val="000000"/>
          <w:lang w:val="tt-RU"/>
        </w:rPr>
        <w:t xml:space="preserve"> (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барнома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зиддивирус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архиватор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,);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$C)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барнома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ое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ки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барнома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аз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забони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барномасоз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</w:t>
      </w:r>
      <w:r w:rsidRPr="000955C6">
        <w:rPr>
          <w:rFonts w:ascii="Times New Roman Tj" w:hAnsi="Times New Roman Tj"/>
          <w:color w:val="000000"/>
          <w:lang w:val="tt-RU"/>
        </w:rPr>
        <w:t xml:space="preserve"> рамз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мошин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тар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има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мекунад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барнома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ое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ки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аз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забон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барномасоз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ва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транслятор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иборат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буда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тартиб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додани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ам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барнома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системав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ва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ам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барнома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кор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имконият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фаро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ам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меорад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барнома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ое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ки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алли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масъала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мушаххас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пешбин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ш</w:t>
      </w:r>
      <w:r w:rsidRPr="000955C6">
        <w:rPr>
          <w:rFonts w:ascii="Times New Roman Tj" w:hAnsi="Times New Roman Tj"/>
          <w:color w:val="000000"/>
          <w:lang w:val="tt-RU"/>
        </w:rPr>
        <w:t>уданд: Word, Excel;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  <w:lang w:val="tt-RU"/>
        </w:rPr>
      </w:pPr>
      <w:r w:rsidRPr="000955C6">
        <w:rPr>
          <w:rFonts w:ascii="Times New Roman Tj" w:eastAsia="MS Mincho" w:hAnsi="Times New Roman Tj"/>
          <w:color w:val="000000"/>
          <w:lang w:val="tt-RU"/>
        </w:rPr>
        <w:t>@362.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  <w:lang w:val="tt-RU"/>
        </w:rPr>
      </w:pPr>
      <w:r w:rsidRPr="000955C6">
        <w:rPr>
          <w:rFonts w:ascii="Times New Roman Tj" w:eastAsia="MS Mincho" w:hAnsi="Times New Roman Tj"/>
          <w:color w:val="000000"/>
          <w:lang w:val="tt-RU"/>
        </w:rPr>
        <w:t>Диаграмма чист?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  <w:lang w:val="tt-RU"/>
        </w:rPr>
      </w:pPr>
      <w:r w:rsidRPr="000955C6">
        <w:rPr>
          <w:rFonts w:ascii="Times New Roman Tj" w:eastAsia="MS Mincho" w:hAnsi="Times New Roman Tj"/>
          <w:color w:val="000000"/>
          <w:lang w:val="tt-RU"/>
        </w:rPr>
        <w:t xml:space="preserve">$A) </w:t>
      </w:r>
      <w:r w:rsidRPr="000955C6">
        <w:rPr>
          <w:rFonts w:ascii="Cambria" w:eastAsia="MS Mincho" w:hAnsi="Cambria" w:cs="Cambria"/>
          <w:color w:val="000000"/>
          <w:lang w:val="tt-RU"/>
        </w:rPr>
        <w:t>қ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исми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са</w:t>
      </w:r>
      <w:r w:rsidRPr="000955C6">
        <w:rPr>
          <w:rFonts w:ascii="Cambria" w:eastAsia="MS Mincho" w:hAnsi="Cambria" w:cs="Cambria"/>
          <w:color w:val="000000"/>
          <w:lang w:val="tt-RU"/>
        </w:rPr>
        <w:t>ҳ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ифаи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кори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Excel,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ки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бояд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ба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чоп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бароварда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шавад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,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диаграмма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меноманд</w:t>
      </w:r>
      <w:r w:rsidRPr="000955C6">
        <w:rPr>
          <w:rFonts w:ascii="Times New Roman Tj" w:eastAsia="MS Mincho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  <w:lang w:val="tt-RU"/>
        </w:rPr>
      </w:pPr>
      <w:r w:rsidRPr="000955C6">
        <w:rPr>
          <w:rFonts w:ascii="Times New Roman Tj" w:eastAsia="MS Mincho" w:hAnsi="Times New Roman Tj"/>
          <w:color w:val="000000"/>
          <w:lang w:val="tt-RU"/>
        </w:rPr>
        <w:t xml:space="preserve">$B) </w:t>
      </w:r>
      <w:r w:rsidRPr="000955C6">
        <w:rPr>
          <w:rFonts w:ascii="Cambria" w:eastAsia="MS Mincho" w:hAnsi="Cambria" w:cs="Cambria"/>
          <w:color w:val="000000"/>
          <w:lang w:val="tt-RU"/>
        </w:rPr>
        <w:t>ҳ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ангоми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чопи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Cambria" w:eastAsia="MS Mincho" w:hAnsi="Cambria" w:cs="Cambria"/>
          <w:color w:val="000000"/>
          <w:lang w:val="tt-RU"/>
        </w:rPr>
        <w:t>ҷ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адвали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элекетрон</w:t>
      </w:r>
      <w:r w:rsidRPr="000955C6">
        <w:rPr>
          <w:rFonts w:ascii="Cambria" w:eastAsia="MS Mincho" w:hAnsi="Cambria" w:cs="Cambria"/>
          <w:color w:val="000000"/>
          <w:lang w:val="tt-RU"/>
        </w:rPr>
        <w:t>ӣ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он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чизеро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,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ки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дар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экран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мебинем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ва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он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чизе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,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ки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дар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Cambria" w:eastAsia="MS Mincho" w:hAnsi="Cambria" w:cs="Cambria"/>
          <w:color w:val="000000"/>
          <w:lang w:val="tt-RU"/>
        </w:rPr>
        <w:t>қ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о</w:t>
      </w:r>
      <w:r w:rsidRPr="000955C6">
        <w:rPr>
          <w:rFonts w:ascii="Cambria" w:eastAsia="MS Mincho" w:hAnsi="Cambria" w:cs="Cambria"/>
          <w:color w:val="000000"/>
          <w:lang w:val="tt-RU"/>
        </w:rPr>
        <w:t>ғ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аз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чоп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мешавад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,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диаграмма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меноманд</w:t>
      </w:r>
      <w:r w:rsidRPr="000955C6">
        <w:rPr>
          <w:rFonts w:ascii="Times New Roman Tj" w:eastAsia="MS Mincho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  <w:lang w:val="tt-RU"/>
        </w:rPr>
      </w:pPr>
      <w:r w:rsidRPr="000955C6">
        <w:rPr>
          <w:rFonts w:ascii="Times New Roman Tj" w:eastAsia="MS Mincho" w:hAnsi="Times New Roman Tj"/>
          <w:color w:val="000000"/>
          <w:lang w:val="tt-RU"/>
        </w:rPr>
        <w:t>$C) тасвири графики додашуда</w:t>
      </w:r>
      <w:r w:rsidRPr="000955C6">
        <w:rPr>
          <w:rFonts w:ascii="Cambria" w:eastAsia="MS Mincho" w:hAnsi="Cambria" w:cs="Cambria"/>
          <w:color w:val="000000"/>
          <w:lang w:val="tt-RU"/>
        </w:rPr>
        <w:t>ҳ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ададиро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диаграмма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меноманд</w:t>
      </w:r>
      <w:r w:rsidRPr="000955C6">
        <w:rPr>
          <w:rFonts w:ascii="Times New Roman Tj" w:eastAsia="MS Mincho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  <w:lang w:val="tt-RU"/>
        </w:rPr>
      </w:pPr>
      <w:r w:rsidRPr="000955C6">
        <w:rPr>
          <w:rFonts w:ascii="Times New Roman Tj" w:eastAsia="MS Mincho" w:hAnsi="Times New Roman Tj"/>
          <w:color w:val="000000"/>
          <w:lang w:val="tt-RU"/>
        </w:rPr>
        <w:t xml:space="preserve">$D)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диаграмма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–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сохтори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мураттаби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додашуда</w:t>
      </w:r>
      <w:r w:rsidRPr="000955C6">
        <w:rPr>
          <w:rFonts w:ascii="Cambria" w:eastAsia="MS Mincho" w:hAnsi="Cambria" w:cs="Cambria"/>
          <w:color w:val="000000"/>
          <w:lang w:val="tt-RU"/>
        </w:rPr>
        <w:t>ҳ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мебошад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,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ки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барои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ниго</w:t>
      </w:r>
      <w:r w:rsidRPr="000955C6">
        <w:rPr>
          <w:rFonts w:ascii="Cambria" w:eastAsia="MS Mincho" w:hAnsi="Cambria" w:cs="Cambria"/>
          <w:color w:val="000000"/>
          <w:lang w:val="tt-RU"/>
        </w:rPr>
        <w:t>ҳ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доштани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информатсия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дар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хотираи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берунаи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компютер</w:t>
      </w:r>
      <w:r w:rsidRPr="000955C6">
        <w:rPr>
          <w:rFonts w:ascii="Cambria" w:eastAsia="MS Mincho" w:hAnsi="Cambria" w:cs="Cambria"/>
          <w:color w:val="000000"/>
          <w:lang w:val="tt-RU"/>
        </w:rPr>
        <w:t>ҳ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пешбин</w:t>
      </w:r>
      <w:r w:rsidRPr="000955C6">
        <w:rPr>
          <w:rFonts w:ascii="Cambria" w:eastAsia="MS Mincho" w:hAnsi="Cambria" w:cs="Cambria"/>
          <w:color w:val="000000"/>
          <w:lang w:val="tt-RU"/>
        </w:rPr>
        <w:t>ӣ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шуда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, </w:t>
      </w:r>
      <w:r w:rsidRPr="000955C6">
        <w:rPr>
          <w:rFonts w:ascii="Cambria" w:eastAsia="MS Mincho" w:hAnsi="Cambria" w:cs="Cambria"/>
          <w:color w:val="000000"/>
          <w:lang w:val="tt-RU"/>
        </w:rPr>
        <w:t>ҳ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амеша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мавриди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навшав</w:t>
      </w:r>
      <w:r w:rsidRPr="000955C6">
        <w:rPr>
          <w:rFonts w:ascii="Cambria" w:eastAsia="MS Mincho" w:hAnsi="Cambria" w:cs="Cambria"/>
          <w:color w:val="000000"/>
          <w:lang w:val="tt-RU"/>
        </w:rPr>
        <w:t>ӣ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ва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истифода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Cambria" w:eastAsia="MS Mincho" w:hAnsi="Cambria" w:cs="Cambria"/>
          <w:color w:val="000000"/>
          <w:lang w:val="tt-RU"/>
        </w:rPr>
        <w:t>қ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арор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дорад</w:t>
      </w:r>
      <w:r w:rsidRPr="000955C6">
        <w:rPr>
          <w:rFonts w:ascii="Times New Roman Tj" w:eastAsia="MS Mincho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eastAsia="MS Mincho" w:hAnsi="Times New Roman Tj"/>
          <w:color w:val="000000"/>
          <w:lang w:val="tt-RU"/>
        </w:rPr>
        <w:t xml:space="preserve">$E)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ма</w:t>
      </w:r>
      <w:r w:rsidRPr="000955C6">
        <w:rPr>
          <w:rFonts w:ascii="Cambria" w:eastAsia="MS Mincho" w:hAnsi="Cambria" w:cs="Cambria"/>
          <w:color w:val="000000"/>
          <w:lang w:val="tt-RU"/>
        </w:rPr>
        <w:t>ҷ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м</w:t>
      </w:r>
      <w:r w:rsidRPr="000955C6">
        <w:rPr>
          <w:rFonts w:ascii="Cambria" w:eastAsia="MS Mincho" w:hAnsi="Cambria" w:cs="Cambria"/>
          <w:color w:val="000000"/>
          <w:lang w:val="tt-RU"/>
        </w:rPr>
        <w:t>ӯ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и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барнома</w:t>
      </w:r>
      <w:r w:rsidRPr="000955C6">
        <w:rPr>
          <w:rFonts w:ascii="Cambria" w:eastAsia="MS Mincho" w:hAnsi="Cambria" w:cs="Cambria"/>
          <w:color w:val="000000"/>
          <w:lang w:val="tt-RU"/>
        </w:rPr>
        <w:t>ҳ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ое</w:t>
      </w:r>
      <w:r w:rsidRPr="000955C6">
        <w:rPr>
          <w:rFonts w:ascii="Times New Roman Tj" w:eastAsia="MS Mincho" w:hAnsi="Times New Roman Tj"/>
          <w:color w:val="000000"/>
          <w:lang w:val="tt-RU"/>
        </w:rPr>
        <w:t>, ки барои кор бо БД пешбин</w:t>
      </w:r>
      <w:r w:rsidRPr="000955C6">
        <w:rPr>
          <w:rFonts w:ascii="Cambria" w:eastAsia="MS Mincho" w:hAnsi="Cambria" w:cs="Cambria"/>
          <w:color w:val="000000"/>
          <w:lang w:val="tt-RU"/>
        </w:rPr>
        <w:t>ӣ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шуданд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,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диаграмма</w:t>
      </w:r>
      <w:r w:rsidRPr="000955C6">
        <w:rPr>
          <w:rFonts w:ascii="Times New Roman Tj" w:eastAsia="MS Mincho" w:hAnsi="Times New Roman Tj"/>
          <w:color w:val="000000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/>
          <w:lang w:val="tt-RU"/>
        </w:rPr>
        <w:t>меноманд</w:t>
      </w:r>
      <w:r w:rsidRPr="000955C6">
        <w:rPr>
          <w:rFonts w:ascii="Times New Roman Tj" w:eastAsia="MS Mincho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@363.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ЕСЛИ –чи гуна функсия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функсияи манти</w:t>
      </w:r>
      <w:r w:rsidRPr="000955C6">
        <w:rPr>
          <w:rFonts w:ascii="Cambria" w:hAnsi="Cambria" w:cs="Cambria"/>
          <w:color w:val="000000"/>
        </w:rPr>
        <w:t>қӣ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функсияи логарифм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функсияи тригонметр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функсияи статистик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функсияи омор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@364.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ИЛИ – чи гунна функсия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функсияи манти</w:t>
      </w:r>
      <w:r w:rsidRPr="000955C6">
        <w:rPr>
          <w:rFonts w:ascii="Cambria" w:hAnsi="Cambria" w:cs="Cambria"/>
          <w:color w:val="000000"/>
        </w:rPr>
        <w:t>қӣ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функсияи логарифм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функсияи тригонметр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функсияи статистик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функсияи омор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@365.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И- чи гуна функсия аст?</w:t>
      </w:r>
    </w:p>
    <w:p w:rsidR="0083227B" w:rsidRPr="000955C6" w:rsidRDefault="0083227B" w:rsidP="000955C6">
      <w:pPr>
        <w:jc w:val="both"/>
        <w:rPr>
          <w:rFonts w:ascii="Calibri" w:hAnsi="Calibri"/>
          <w:color w:val="000000"/>
        </w:rPr>
      </w:pPr>
      <w:r w:rsidRPr="000955C6">
        <w:rPr>
          <w:rFonts w:ascii="Times New Roman Tj" w:hAnsi="Times New Roman Tj"/>
          <w:color w:val="000000"/>
        </w:rPr>
        <w:t>$A) функсияи манти</w:t>
      </w:r>
      <w:r w:rsidRPr="000955C6">
        <w:rPr>
          <w:rFonts w:ascii="Cambria" w:hAnsi="Cambria" w:cs="Cambria"/>
          <w:color w:val="000000"/>
        </w:rPr>
        <w:t>қӣ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функсияи логарифм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функсияи тригонметр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функсияи статистик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функсияи омор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@366.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Кадоме аз инхо системаи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исоб</w:t>
      </w:r>
      <w:r w:rsidRPr="000955C6">
        <w:rPr>
          <w:rFonts w:ascii="Times New Roman Tj" w:hAnsi="Times New Roman Tj"/>
          <w:color w:val="000000"/>
          <w:lang w:val="tt-RU"/>
        </w:rPr>
        <w:t xml:space="preserve"> мавкеи мебошад?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ду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ашт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</w:t>
      </w:r>
      <w:r w:rsidRPr="000955C6">
        <w:rPr>
          <w:rFonts w:ascii="Cambria" w:hAnsi="Cambria" w:cs="Cambria"/>
          <w:color w:val="000000"/>
          <w:lang w:val="tt-RU"/>
        </w:rPr>
        <w:t>ҳӣ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шонзда</w:t>
      </w:r>
      <w:r w:rsidRPr="000955C6">
        <w:rPr>
          <w:rFonts w:ascii="Cambria" w:hAnsi="Cambria" w:cs="Cambria"/>
          <w:color w:val="000000"/>
          <w:lang w:val="tt-RU"/>
        </w:rPr>
        <w:t>ҳӣ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$B) </w:t>
      </w:r>
      <w:r w:rsidRPr="000955C6">
        <w:rPr>
          <w:rFonts w:ascii="Times New Roman Tj" w:hAnsi="Times New Roman Tj" w:cs="Times New Roman Tj"/>
          <w:color w:val="000000"/>
          <w:lang w:val="tt-RU"/>
        </w:rPr>
        <w:t>ду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ашт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</w:t>
      </w:r>
      <w:r w:rsidRPr="000955C6">
        <w:rPr>
          <w:rFonts w:ascii="Cambria" w:hAnsi="Cambria" w:cs="Cambria"/>
          <w:color w:val="000000"/>
          <w:lang w:val="tt-RU"/>
        </w:rPr>
        <w:t>ҳӣ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шонзда</w:t>
      </w:r>
      <w:r w:rsidRPr="000955C6">
        <w:rPr>
          <w:rFonts w:ascii="Cambria" w:hAnsi="Cambria" w:cs="Cambria"/>
          <w:color w:val="000000"/>
          <w:lang w:val="tt-RU"/>
        </w:rPr>
        <w:t>ҳӣ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позитсион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$C) </w:t>
      </w:r>
      <w:r w:rsidRPr="000955C6">
        <w:rPr>
          <w:rFonts w:ascii="Times New Roman Tj" w:hAnsi="Times New Roman Tj" w:cs="Times New Roman Tj"/>
          <w:color w:val="000000"/>
          <w:lang w:val="tt-RU"/>
        </w:rPr>
        <w:t>ду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ашт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</w:t>
      </w:r>
      <w:r w:rsidRPr="000955C6">
        <w:rPr>
          <w:rFonts w:ascii="Cambria" w:hAnsi="Cambria" w:cs="Cambria"/>
          <w:color w:val="000000"/>
          <w:lang w:val="tt-RU"/>
        </w:rPr>
        <w:t>ҳӣ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шонзда</w:t>
      </w:r>
      <w:r w:rsidRPr="000955C6">
        <w:rPr>
          <w:rFonts w:ascii="Cambria" w:hAnsi="Cambria" w:cs="Cambria"/>
          <w:color w:val="000000"/>
          <w:lang w:val="tt-RU"/>
        </w:rPr>
        <w:t>ҳӣ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Cambria" w:hAnsi="Cambria" w:cs="Cambria"/>
          <w:color w:val="000000"/>
          <w:lang w:val="tt-RU"/>
        </w:rPr>
        <w:t>ғ</w:t>
      </w:r>
      <w:r w:rsidRPr="000955C6">
        <w:rPr>
          <w:rFonts w:ascii="Times New Roman Tj" w:hAnsi="Times New Roman Tj" w:cs="Times New Roman Tj"/>
          <w:color w:val="000000"/>
          <w:lang w:val="tt-RU"/>
        </w:rPr>
        <w:t>айри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позитсион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$D) </w:t>
      </w:r>
      <w:r w:rsidRPr="000955C6">
        <w:rPr>
          <w:rFonts w:ascii="Times New Roman Tj" w:hAnsi="Times New Roman Tj" w:cs="Times New Roman Tj"/>
          <w:color w:val="000000"/>
          <w:lang w:val="tt-RU"/>
        </w:rPr>
        <w:t>позитсион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tt-RU"/>
        </w:rPr>
        <w:t>ду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ашт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</w:t>
      </w:r>
      <w:r w:rsidRPr="000955C6">
        <w:rPr>
          <w:rFonts w:ascii="Cambria" w:hAnsi="Cambria" w:cs="Cambria"/>
          <w:color w:val="000000"/>
          <w:lang w:val="tt-RU"/>
        </w:rPr>
        <w:t>ҳӣ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шонзда</w:t>
      </w:r>
      <w:r w:rsidRPr="000955C6">
        <w:rPr>
          <w:rFonts w:ascii="Cambria" w:hAnsi="Cambria" w:cs="Cambria"/>
          <w:color w:val="000000"/>
          <w:lang w:val="tt-RU"/>
        </w:rPr>
        <w:t>ҳӣ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бист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  <w:lang w:val="tt-RU"/>
        </w:rPr>
      </w:pPr>
      <w:r w:rsidRPr="000955C6">
        <w:rPr>
          <w:rFonts w:ascii="Times New Roman Tj" w:eastAsia="MS Mincho" w:hAnsi="Times New Roman Tj"/>
          <w:color w:val="000000"/>
          <w:lang w:val="tt-RU"/>
        </w:rPr>
        <w:t>@367.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Дар Word 2016 чанд намуди режими тасвири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у</w:t>
      </w:r>
      <w:r w:rsidRPr="000955C6">
        <w:rPr>
          <w:rFonts w:ascii="Cambria" w:hAnsi="Cambria" w:cs="Cambria"/>
          <w:color w:val="000000"/>
          <w:lang w:val="tt-RU"/>
        </w:rPr>
        <w:t>ҷҷ</w:t>
      </w:r>
      <w:r w:rsidRPr="000955C6">
        <w:rPr>
          <w:rFonts w:ascii="Times New Roman Tj" w:hAnsi="Times New Roman Tj"/>
          <w:color w:val="000000"/>
          <w:lang w:val="tt-RU"/>
        </w:rPr>
        <w:t>ат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 мав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/>
          <w:color w:val="000000"/>
          <w:lang w:val="tt-RU"/>
        </w:rPr>
        <w:t>уд аст?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$A) 3-то;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$B) 2-то;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$C) 4-то;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$D) 6-то;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$E) 1-то;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@368.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855-ро аз системаи хисоби дахи ба системаи хисоби шонздахи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357;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366;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777;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88;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99;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@369.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Иттилооти “возењ”?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$A) </w:t>
      </w:r>
      <w:r w:rsidRPr="000955C6">
        <w:rPr>
          <w:rFonts w:ascii="Times New Roman Tj" w:hAnsi="Times New Roman Tj" w:cs="Times New Roman Tj"/>
          <w:color w:val="000000"/>
          <w:lang w:val="tt-RU"/>
        </w:rPr>
        <w:t>Иттилоот возењ  њисобида мешавад, агар вай тарзе ифода шуда бошад, ки дастраси истифодабаранда бошад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$B) </w:t>
      </w:r>
      <w:r w:rsidRPr="000955C6">
        <w:rPr>
          <w:rFonts w:ascii="Times New Roman Tj" w:hAnsi="Times New Roman Tj" w:cs="Times New Roman Tj"/>
          <w:color w:val="000000"/>
          <w:lang w:val="tt-RU"/>
        </w:rPr>
        <w:t xml:space="preserve">Иттилоот возењ  њисобида мешавад, агар вай барои фањмиши вазъи асл ва ќабули ќарори дахлдор кифоя бошад;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$C) </w:t>
      </w:r>
      <w:r w:rsidRPr="000955C6">
        <w:rPr>
          <w:rFonts w:ascii="Times New Roman Tj" w:hAnsi="Times New Roman Tj" w:cs="Times New Roman Tj"/>
          <w:color w:val="000000"/>
          <w:lang w:val="tt-RU"/>
        </w:rPr>
        <w:t>Иттилоот возењ њисобида мешавад, агар вай дараљаи бењтари наздикии вазъи аслии обьект бошад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Иттилоот возењ њисобида мешавад, агар вай дар шароити доимо таѓйирёбанда воќеиятро дуруст инъикос намояд;</w:t>
      </w:r>
    </w:p>
    <w:p w:rsidR="0083227B" w:rsidRPr="000955C6" w:rsidRDefault="0083227B" w:rsidP="000955C6">
      <w:pPr>
        <w:rPr>
          <w:rFonts w:ascii="Times New Roman Tj" w:hAnsi="Times New Roman Tj" w:cs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tt-RU"/>
        </w:rPr>
        <w:t>Иттилоот возењ  њисобида мешавад, ки бо ёрии он кадом масъалањо њал карда мешаванд;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@370.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Сохтори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/>
          <w:color w:val="000000"/>
          <w:lang w:val="tt-RU"/>
        </w:rPr>
        <w:t>адвал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чи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ташкил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меди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ад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майдон;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$B) сабт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$C) ячейка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сатр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тугмача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@371.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Тугмачаи F5 … дар барномаи Power Point чи хизмат мерасонад?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намоиши слайд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$B)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оба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огузории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слайд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  <w:lang w:val="tt-RU"/>
        </w:rPr>
        <w:t>) иловакунии слайд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кушодани слайд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E</w:t>
      </w:r>
      <w:r w:rsidRPr="000955C6">
        <w:rPr>
          <w:rFonts w:ascii="Times New Roman Tj" w:hAnsi="Times New Roman Tj"/>
          <w:color w:val="000000"/>
          <w:lang w:val="tt-RU"/>
        </w:rPr>
        <w:t>) фиристодани слайд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@372.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sinx дар барномаи Excel чи гуна навишта мешавад?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sin(X);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$B) ехр(х);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$C) sqrt;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abs(x);</w:t>
      </w:r>
    </w:p>
    <w:p w:rsidR="0083227B" w:rsidRPr="000955C6" w:rsidRDefault="0083227B" w:rsidP="000955C6">
      <w:pPr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корень;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@373.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Барномаи Wordpad барои чи пешни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од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шудааст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$A) сотани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у</w:t>
      </w:r>
      <w:r w:rsidRPr="000955C6">
        <w:rPr>
          <w:rFonts w:ascii="Cambria" w:hAnsi="Cambria" w:cs="Cambria"/>
          <w:color w:val="000000"/>
          <w:lang w:val="tt-RU"/>
        </w:rPr>
        <w:t>ҷҷ</w:t>
      </w:r>
      <w:r w:rsidRPr="000955C6">
        <w:rPr>
          <w:rFonts w:ascii="Times New Roman Tj" w:hAnsi="Times New Roman Tj" w:cs="Times New Roman Tj"/>
          <w:color w:val="000000"/>
          <w:lang w:val="tt-RU"/>
        </w:rPr>
        <w:t>ат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матн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$B) расмкаш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$C) </w:t>
      </w:r>
      <w:r w:rsidRPr="000955C6">
        <w:rPr>
          <w:rFonts w:ascii="Times New Roman Tj" w:hAnsi="Times New Roman Tj" w:cs="Times New Roman Tj"/>
          <w:color w:val="000000"/>
          <w:lang w:val="tt-RU"/>
        </w:rPr>
        <w:t>идоракунии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барнома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амал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$D)  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исобкун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tt-RU"/>
        </w:rPr>
        <w:t>кор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кардан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монитор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@374.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Иттилооти “рўзмарра”?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Иттилоот рўзмарра њисобида мешавад, агар вай дар шароити доимо таѓйирёбанда воќеиятро дуруст инъикос намояд;</w:t>
      </w:r>
    </w:p>
    <w:p w:rsidR="0083227B" w:rsidRPr="000955C6" w:rsidRDefault="0083227B" w:rsidP="000955C6">
      <w:pPr>
        <w:jc w:val="both"/>
        <w:rPr>
          <w:rFonts w:ascii="Times New Roman Tj" w:hAnsi="Times New Roman Tj" w:cs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$B) </w:t>
      </w:r>
      <w:r w:rsidRPr="000955C6">
        <w:rPr>
          <w:rFonts w:ascii="Times New Roman Tj" w:hAnsi="Times New Roman Tj" w:cs="Times New Roman Tj"/>
          <w:color w:val="000000"/>
          <w:lang w:val="tt-RU"/>
        </w:rPr>
        <w:t xml:space="preserve">Иттилоот рўзмарра  њисобида мешавад, агар вай барои фањмиши вазъи асл ва ќабули ќарори дахлдор кифоя бошад;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$C) </w:t>
      </w:r>
      <w:r w:rsidRPr="000955C6">
        <w:rPr>
          <w:rFonts w:ascii="Times New Roman Tj" w:hAnsi="Times New Roman Tj" w:cs="Times New Roman Tj"/>
          <w:color w:val="000000"/>
          <w:lang w:val="tt-RU"/>
        </w:rPr>
        <w:t>Иттилоот рўзмарра њисобида мешавад, агар вай дараљаи бењтари наздикии вазъи аслии обьект бошад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$D) </w:t>
      </w:r>
      <w:r w:rsidRPr="000955C6">
        <w:rPr>
          <w:rFonts w:ascii="Times New Roman Tj" w:hAnsi="Times New Roman Tj" w:cs="Times New Roman Tj"/>
          <w:color w:val="000000"/>
        </w:rPr>
        <w:t>Иттилоот рўзмарра  њисобида мешавад, ки бо ёрии он кадом масъалањо њал карда мешаванд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tt-RU"/>
        </w:rPr>
        <w:t>Иттилоот рўзмарра  њисобида мешавад, агар вай тарзе ифода шуда бошад, ки дастраси истифодабаранда бошад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pStyle w:val="BodyText2"/>
        <w:tabs>
          <w:tab w:val="num" w:pos="0"/>
        </w:tabs>
        <w:rPr>
          <w:rFonts w:ascii="Times New Roman Tj" w:hAnsi="Times New Roman Tj"/>
          <w:color w:val="000000"/>
          <w:sz w:val="24"/>
          <w:szCs w:val="24"/>
        </w:rPr>
      </w:pPr>
      <w:r w:rsidRPr="000955C6">
        <w:rPr>
          <w:rFonts w:ascii="Times New Roman Tj" w:hAnsi="Times New Roman Tj"/>
          <w:color w:val="000000"/>
          <w:sz w:val="24"/>
          <w:szCs w:val="24"/>
        </w:rPr>
        <w:t>@375.</w:t>
      </w:r>
    </w:p>
    <w:p w:rsidR="0083227B" w:rsidRPr="000955C6" w:rsidRDefault="0083227B" w:rsidP="000955C6">
      <w:pPr>
        <w:pStyle w:val="BodyText2"/>
        <w:tabs>
          <w:tab w:val="num" w:pos="0"/>
        </w:tabs>
        <w:rPr>
          <w:rFonts w:ascii="Times New Roman Tj" w:hAnsi="Times New Roman Tj"/>
          <w:color w:val="000000"/>
          <w:sz w:val="24"/>
          <w:szCs w:val="24"/>
        </w:rPr>
      </w:pPr>
      <w:r w:rsidRPr="000955C6">
        <w:rPr>
          <w:rFonts w:ascii="Times New Roman Tj" w:hAnsi="Times New Roman Tj"/>
          <w:color w:val="000000"/>
          <w:sz w:val="24"/>
          <w:szCs w:val="24"/>
        </w:rPr>
        <w:t>Додашуда (данные) гуфта чиро мег</w:t>
      </w:r>
      <w:r w:rsidRPr="000955C6">
        <w:rPr>
          <w:rFonts w:ascii="Cambria" w:hAnsi="Cambria" w:cs="Cambria"/>
          <w:color w:val="000000"/>
          <w:sz w:val="24"/>
          <w:szCs w:val="24"/>
        </w:rPr>
        <w:t>ӯ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янд</w:t>
      </w:r>
      <w:r w:rsidRPr="000955C6">
        <w:rPr>
          <w:rFonts w:ascii="Times New Roman Tj" w:hAnsi="Times New Roman Tj"/>
          <w:color w:val="000000"/>
          <w:sz w:val="24"/>
          <w:szCs w:val="24"/>
        </w:rPr>
        <w:t>?</w:t>
      </w:r>
    </w:p>
    <w:p w:rsidR="0083227B" w:rsidRPr="000955C6" w:rsidRDefault="0083227B" w:rsidP="000955C6">
      <w:pPr>
        <w:pStyle w:val="BodyText2"/>
        <w:tabs>
          <w:tab w:val="num" w:pos="0"/>
        </w:tabs>
        <w:rPr>
          <w:rFonts w:ascii="Times New Roman Tj" w:hAnsi="Times New Roman Tj"/>
          <w:color w:val="000000"/>
          <w:sz w:val="24"/>
          <w:szCs w:val="24"/>
        </w:rPr>
      </w:pPr>
      <w:r w:rsidRPr="000955C6">
        <w:rPr>
          <w:rFonts w:ascii="Times New Roman Tj" w:hAnsi="Times New Roman Tj"/>
          <w:color w:val="000000"/>
          <w:sz w:val="24"/>
          <w:szCs w:val="24"/>
        </w:rPr>
        <w:t xml:space="preserve">$A) ба </w:t>
      </w:r>
      <w:r w:rsidRPr="000955C6">
        <w:rPr>
          <w:rFonts w:ascii="Cambria" w:hAnsi="Cambria" w:cs="Cambria"/>
          <w:color w:val="000000"/>
          <w:sz w:val="24"/>
          <w:szCs w:val="24"/>
        </w:rPr>
        <w:t>қ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айд</w:t>
      </w:r>
      <w:r w:rsidRPr="000955C6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гирифтани</w:t>
      </w:r>
      <w:r w:rsidRPr="000955C6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сигнал</w:t>
      </w:r>
      <w:r w:rsidRPr="000955C6">
        <w:rPr>
          <w:rFonts w:ascii="Cambria" w:hAnsi="Cambria" w:cs="Cambria"/>
          <w:color w:val="000000"/>
          <w:sz w:val="24"/>
          <w:szCs w:val="24"/>
        </w:rPr>
        <w:t>ҳ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0955C6">
        <w:rPr>
          <w:rFonts w:ascii="Times New Roman Tj" w:hAnsi="Times New Roman Tj"/>
          <w:color w:val="000000"/>
          <w:sz w:val="24"/>
          <w:szCs w:val="24"/>
        </w:rPr>
        <w:t>;</w:t>
      </w:r>
    </w:p>
    <w:p w:rsidR="0083227B" w:rsidRPr="000955C6" w:rsidRDefault="0083227B" w:rsidP="000955C6">
      <w:pPr>
        <w:pStyle w:val="BodyText2"/>
        <w:tabs>
          <w:tab w:val="num" w:pos="0"/>
        </w:tabs>
        <w:rPr>
          <w:rFonts w:ascii="Times New Roman Tj" w:hAnsi="Times New Roman Tj"/>
          <w:color w:val="000000"/>
          <w:sz w:val="24"/>
          <w:szCs w:val="24"/>
        </w:rPr>
      </w:pPr>
      <w:r w:rsidRPr="000955C6">
        <w:rPr>
          <w:rFonts w:ascii="Times New Roman Tj" w:hAnsi="Times New Roman Tj"/>
          <w:color w:val="000000"/>
          <w:sz w:val="24"/>
          <w:szCs w:val="24"/>
        </w:rPr>
        <w:t>$B) усул</w:t>
      </w:r>
      <w:r w:rsidRPr="000955C6">
        <w:rPr>
          <w:rFonts w:ascii="Cambria" w:hAnsi="Cambria" w:cs="Cambria"/>
          <w:color w:val="000000"/>
          <w:sz w:val="24"/>
          <w:szCs w:val="24"/>
        </w:rPr>
        <w:t>ҳ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0955C6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дастрас</w:t>
      </w:r>
      <w:r w:rsidRPr="000955C6">
        <w:rPr>
          <w:rFonts w:ascii="Times New Roman Tj" w:hAnsi="Times New Roman Tj"/>
          <w:color w:val="000000"/>
          <w:sz w:val="24"/>
          <w:szCs w:val="24"/>
        </w:rPr>
        <w:t>;</w:t>
      </w:r>
    </w:p>
    <w:p w:rsidR="0083227B" w:rsidRPr="000955C6" w:rsidRDefault="0083227B" w:rsidP="000955C6">
      <w:pPr>
        <w:pStyle w:val="BodyText2"/>
        <w:tabs>
          <w:tab w:val="num" w:pos="0"/>
        </w:tabs>
        <w:rPr>
          <w:rFonts w:ascii="Times New Roman Tj" w:hAnsi="Times New Roman Tj"/>
          <w:color w:val="000000"/>
          <w:sz w:val="24"/>
          <w:szCs w:val="24"/>
        </w:rPr>
      </w:pPr>
      <w:r w:rsidRPr="000955C6">
        <w:rPr>
          <w:rFonts w:ascii="Times New Roman Tj" w:hAnsi="Times New Roman Tj"/>
          <w:color w:val="000000"/>
          <w:sz w:val="24"/>
          <w:szCs w:val="24"/>
        </w:rPr>
        <w:t>$</w:t>
      </w:r>
      <w:r w:rsidRPr="000955C6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0955C6">
        <w:rPr>
          <w:rFonts w:ascii="Times New Roman Tj" w:hAnsi="Times New Roman Tj"/>
          <w:color w:val="000000"/>
          <w:sz w:val="24"/>
          <w:szCs w:val="24"/>
        </w:rPr>
        <w:t>) усул</w:t>
      </w:r>
      <w:r w:rsidRPr="000955C6">
        <w:rPr>
          <w:rFonts w:ascii="Cambria" w:hAnsi="Cambria" w:cs="Cambria"/>
          <w:color w:val="000000"/>
          <w:sz w:val="24"/>
          <w:szCs w:val="24"/>
        </w:rPr>
        <w:t>ҳ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0955C6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техник</w:t>
      </w:r>
      <w:r w:rsidRPr="000955C6">
        <w:rPr>
          <w:rFonts w:ascii="Cambria" w:hAnsi="Cambria" w:cs="Cambria"/>
          <w:color w:val="000000"/>
          <w:sz w:val="24"/>
          <w:szCs w:val="24"/>
        </w:rPr>
        <w:t>ӣ</w:t>
      </w:r>
      <w:r w:rsidRPr="000955C6">
        <w:rPr>
          <w:rFonts w:ascii="Times New Roman Tj" w:hAnsi="Times New Roman Tj"/>
          <w:color w:val="000000"/>
          <w:sz w:val="24"/>
          <w:szCs w:val="24"/>
        </w:rPr>
        <w:t>;</w:t>
      </w:r>
    </w:p>
    <w:p w:rsidR="0083227B" w:rsidRPr="000955C6" w:rsidRDefault="0083227B" w:rsidP="000955C6">
      <w:pPr>
        <w:pStyle w:val="BodyText2"/>
        <w:tabs>
          <w:tab w:val="num" w:pos="0"/>
        </w:tabs>
        <w:rPr>
          <w:rFonts w:ascii="Times New Roman Tj" w:hAnsi="Times New Roman Tj"/>
          <w:color w:val="000000"/>
          <w:sz w:val="24"/>
          <w:szCs w:val="24"/>
        </w:rPr>
      </w:pPr>
      <w:r w:rsidRPr="000955C6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0955C6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0955C6">
        <w:rPr>
          <w:rFonts w:ascii="Times New Roman Tj" w:hAnsi="Times New Roman Tj"/>
          <w:color w:val="000000"/>
          <w:sz w:val="24"/>
          <w:szCs w:val="24"/>
        </w:rPr>
        <w:t>игнал</w:t>
      </w:r>
      <w:r w:rsidRPr="000955C6">
        <w:rPr>
          <w:rFonts w:ascii="Cambria" w:hAnsi="Cambria" w:cs="Cambria"/>
          <w:color w:val="000000"/>
          <w:sz w:val="24"/>
          <w:szCs w:val="24"/>
        </w:rPr>
        <w:t>ҳ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0955C6">
        <w:rPr>
          <w:rFonts w:ascii="Times New Roman Tj" w:hAnsi="Times New Roman Tj"/>
          <w:color w:val="000000"/>
          <w:sz w:val="24"/>
          <w:szCs w:val="24"/>
        </w:rPr>
        <w:t>;</w:t>
      </w:r>
    </w:p>
    <w:p w:rsidR="0083227B" w:rsidRPr="000955C6" w:rsidRDefault="0083227B" w:rsidP="000955C6">
      <w:pPr>
        <w:pStyle w:val="BodyText2"/>
        <w:tabs>
          <w:tab w:val="num" w:pos="0"/>
        </w:tabs>
        <w:rPr>
          <w:rFonts w:ascii="Times New Roman Tj" w:hAnsi="Times New Roman Tj"/>
          <w:color w:val="000000"/>
          <w:sz w:val="24"/>
          <w:szCs w:val="24"/>
        </w:rPr>
      </w:pPr>
      <w:r w:rsidRPr="000955C6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усул</w:t>
      </w:r>
      <w:r w:rsidRPr="000955C6">
        <w:rPr>
          <w:rFonts w:ascii="Cambria" w:hAnsi="Cambria" w:cs="Cambria"/>
          <w:color w:val="000000"/>
          <w:sz w:val="24"/>
          <w:szCs w:val="24"/>
        </w:rPr>
        <w:t>ҳ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0955C6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дастрас</w:t>
      </w:r>
      <w:r w:rsidRPr="000955C6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0955C6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усул</w:t>
      </w:r>
      <w:r w:rsidRPr="000955C6">
        <w:rPr>
          <w:rFonts w:ascii="Cambria" w:hAnsi="Cambria" w:cs="Cambria"/>
          <w:color w:val="000000"/>
          <w:sz w:val="24"/>
          <w:szCs w:val="24"/>
        </w:rPr>
        <w:t>ҳ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0955C6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sz w:val="24"/>
          <w:szCs w:val="24"/>
        </w:rPr>
        <w:t>техник</w:t>
      </w:r>
      <w:r w:rsidRPr="000955C6">
        <w:rPr>
          <w:rFonts w:ascii="Cambria" w:hAnsi="Cambria" w:cs="Cambria"/>
          <w:color w:val="000000"/>
          <w:sz w:val="24"/>
          <w:szCs w:val="24"/>
        </w:rPr>
        <w:t>ӣ</w:t>
      </w:r>
      <w:r w:rsidRPr="000955C6">
        <w:rPr>
          <w:rFonts w:ascii="Times New Roman Tj" w:hAnsi="Times New Roman Tj"/>
          <w:color w:val="000000"/>
          <w:sz w:val="24"/>
          <w:szCs w:val="24"/>
        </w:rPr>
        <w:t>;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@376.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Синфи барнома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/>
          <w:color w:val="000000"/>
        </w:rPr>
        <w:t xml:space="preserve">ое, ки барои коркарди 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eastAsia="MS Mincho" w:hAnsi="Times New Roman Tj"/>
          <w:color w:val="000000"/>
        </w:rPr>
        <w:t>адвал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/>
          <w:color w:val="000000"/>
        </w:rPr>
        <w:t>о пешбин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eastAsia="MS Mincho" w:hAnsi="Times New Roman Tj"/>
          <w:color w:val="000000"/>
        </w:rPr>
        <w:t xml:space="preserve"> карда шудаанд … ном доранд?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eastAsia="MS Mincho" w:hAnsi="Times New Roman Tj" w:cs="Times New Roman Tj"/>
          <w:color w:val="000000"/>
        </w:rPr>
        <w:t>адвал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color w:val="000000"/>
        </w:rPr>
        <w:t>ои</w:t>
      </w:r>
      <w:r w:rsidRPr="000955C6">
        <w:rPr>
          <w:rFonts w:ascii="Times New Roman Tj" w:eastAsia="MS Mincho" w:hAnsi="Times New Roman Tj"/>
          <w:color w:val="000000"/>
        </w:rPr>
        <w:t xml:space="preserve"> электрон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eastAsia="MS Mincho" w:hAnsi="Times New Roman Tj"/>
          <w:color w:val="000000"/>
        </w:rPr>
        <w:t>;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чадвалхо тахрири;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чадвалхои блакноти;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чадвалхои мукарари;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чадвалхои синфи;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@377.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 xml:space="preserve">Барномаи </w:t>
      </w:r>
      <w:r w:rsidRPr="000955C6">
        <w:rPr>
          <w:rFonts w:ascii="Times New Roman Tj" w:eastAsia="MS Mincho" w:hAnsi="Times New Roman Tj"/>
          <w:color w:val="000000"/>
          <w:lang w:val="en-US"/>
        </w:rPr>
        <w:t>Excel</w:t>
      </w:r>
      <w:r w:rsidRPr="000955C6">
        <w:rPr>
          <w:rFonts w:ascii="Times New Roman Tj" w:eastAsia="MS Mincho" w:hAnsi="Times New Roman Tj"/>
          <w:color w:val="000000"/>
        </w:rPr>
        <w:t>-ро барои чи чадвали электрони мегуянд?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eastAsia="MS Mincho" w:hAnsi="Times New Roman Tj"/>
          <w:color w:val="000000"/>
        </w:rPr>
        <w:t xml:space="preserve">объекти асосии он 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eastAsia="MS Mincho" w:hAnsi="Times New Roman Tj"/>
          <w:color w:val="000000"/>
        </w:rPr>
        <w:t>адвали махсус буда, амалиёт</w:t>
      </w:r>
      <w:r w:rsidRPr="000955C6">
        <w:rPr>
          <w:rFonts w:ascii="Cambria" w:eastAsia="MS Mincho" w:hAnsi="Cambria" w:cs="Cambria"/>
          <w:color w:val="000000"/>
        </w:rPr>
        <w:t>ҳ</w:t>
      </w:r>
      <w:r w:rsidRPr="000955C6">
        <w:rPr>
          <w:rFonts w:ascii="Times New Roman Tj" w:eastAsia="MS Mincho" w:hAnsi="Times New Roman Tj"/>
          <w:color w:val="000000"/>
        </w:rPr>
        <w:t>о автоматик</w:t>
      </w:r>
      <w:r w:rsidRPr="000955C6">
        <w:rPr>
          <w:rFonts w:ascii="Cambria" w:eastAsia="MS Mincho" w:hAnsi="Cambria" w:cs="Cambria"/>
          <w:color w:val="000000"/>
        </w:rPr>
        <w:t>ӣ</w:t>
      </w:r>
      <w:r w:rsidRPr="000955C6">
        <w:rPr>
          <w:rFonts w:ascii="Times New Roman Tj" w:eastAsia="MS Mincho" w:hAnsi="Times New Roman Tj"/>
          <w:color w:val="000000"/>
        </w:rPr>
        <w:t xml:space="preserve"> и</w:t>
      </w:r>
      <w:r w:rsidRPr="000955C6">
        <w:rPr>
          <w:rFonts w:ascii="Cambria" w:eastAsia="MS Mincho" w:hAnsi="Cambria" w:cs="Cambria"/>
          <w:color w:val="000000"/>
        </w:rPr>
        <w:t>ҷ</w:t>
      </w:r>
      <w:r w:rsidRPr="000955C6">
        <w:rPr>
          <w:rFonts w:ascii="Times New Roman Tj" w:eastAsia="MS Mincho" w:hAnsi="Times New Roman Tj"/>
          <w:color w:val="000000"/>
        </w:rPr>
        <w:t>ро карда мешаванд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обьекти асосии он синф мебошад;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обьекти асосии он мукаррари мебошад;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обьекти асосии он сатру сутун мебошад;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обьекти асосии он тахриргари матни мебошад;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@378.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 xml:space="preserve">Хуччати асосие, ки ба воситаи барномаи </w:t>
      </w:r>
      <w:r w:rsidRPr="000955C6">
        <w:rPr>
          <w:rFonts w:ascii="Times New Roman Tj" w:eastAsia="MS Mincho" w:hAnsi="Times New Roman Tj"/>
          <w:color w:val="000000"/>
          <w:lang w:val="en-US"/>
        </w:rPr>
        <w:t>Excel</w:t>
      </w:r>
      <w:r w:rsidRPr="000955C6">
        <w:rPr>
          <w:rFonts w:ascii="Times New Roman Tj" w:eastAsia="MS Mincho" w:hAnsi="Times New Roman Tj"/>
          <w:color w:val="000000"/>
        </w:rPr>
        <w:t xml:space="preserve"> сохта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книга;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Times New Roman Tj" w:hAnsi="Times New Roman Tj"/>
          <w:color w:val="000000"/>
          <w:lang w:val="en-US"/>
        </w:rPr>
        <w:t>xls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документ;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хуччат;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папка;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@379.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Номи файл аз чанд кисм иборат аст?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$A) 2;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$B) 3;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$C) 4;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$D) 5;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>$E) 6;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  <w:lang w:val="en-US"/>
        </w:rPr>
      </w:pPr>
      <w:r w:rsidRPr="000955C6">
        <w:rPr>
          <w:rFonts w:ascii="Times New Roman Tj" w:eastAsia="MS Mincho" w:hAnsi="Times New Roman Tj"/>
          <w:color w:val="000000"/>
          <w:lang w:val="en-US"/>
        </w:rPr>
        <w:t>@380.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  <w:lang w:val="en-US"/>
        </w:rPr>
      </w:pPr>
      <w:r w:rsidRPr="000955C6">
        <w:rPr>
          <w:rFonts w:ascii="Times New Roman Tj" w:eastAsia="MS Mincho" w:hAnsi="Times New Roman Tj"/>
          <w:color w:val="000000"/>
        </w:rPr>
        <w:t>Диапазон</w:t>
      </w:r>
      <w:r w:rsidRPr="000955C6">
        <w:rPr>
          <w:rFonts w:ascii="Times New Roman Tj" w:eastAsia="MS Mincho" w:hAnsi="Times New Roman Tj"/>
          <w:color w:val="000000"/>
          <w:lang w:val="en-US"/>
        </w:rPr>
        <w:t xml:space="preserve"> </w:t>
      </w:r>
      <w:r w:rsidRPr="000955C6">
        <w:rPr>
          <w:rFonts w:ascii="Times New Roman Tj" w:eastAsia="MS Mincho" w:hAnsi="Times New Roman Tj"/>
          <w:color w:val="000000"/>
        </w:rPr>
        <w:t>чист</w:t>
      </w:r>
      <w:r w:rsidRPr="000955C6">
        <w:rPr>
          <w:rFonts w:ascii="Times New Roman Tj" w:eastAsia="MS Mincho" w:hAnsi="Times New Roman Tj"/>
          <w:color w:val="000000"/>
          <w:lang w:val="en-US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$A) </w:t>
      </w:r>
      <w:r w:rsidRPr="000955C6">
        <w:rPr>
          <w:rFonts w:ascii="Times New Roman Tj" w:eastAsia="MS Mincho" w:hAnsi="Times New Roman Tj"/>
          <w:bCs/>
          <w:iCs/>
          <w:color w:val="000000"/>
        </w:rPr>
        <w:t>як</w:t>
      </w:r>
      <w:r w:rsidRPr="000955C6">
        <w:rPr>
          <w:rFonts w:ascii="Times New Roman Tj" w:eastAsia="MS Mincho" w:hAnsi="Times New Roman Tj"/>
          <w:bCs/>
          <w:iCs/>
          <w:color w:val="000000"/>
          <w:lang w:val="en-US"/>
        </w:rPr>
        <w:t>x</w:t>
      </w:r>
      <w:r w:rsidRPr="000955C6">
        <w:rPr>
          <w:rFonts w:ascii="Times New Roman Tj" w:eastAsia="MS Mincho" w:hAnsi="Times New Roman Tj"/>
          <w:bCs/>
          <w:iCs/>
          <w:color w:val="000000"/>
        </w:rPr>
        <w:t>ояшавии</w:t>
      </w:r>
      <w:r w:rsidRPr="000955C6">
        <w:rPr>
          <w:rFonts w:ascii="Times New Roman Tj" w:eastAsia="MS Mincho" w:hAnsi="Times New Roman Tj"/>
          <w:bCs/>
          <w:iCs/>
          <w:color w:val="000000"/>
          <w:lang w:val="en-US"/>
        </w:rPr>
        <w:t xml:space="preserve"> </w:t>
      </w:r>
      <w:r w:rsidRPr="000955C6">
        <w:rPr>
          <w:rFonts w:ascii="Times New Roman Tj" w:eastAsia="MS Mincho" w:hAnsi="Times New Roman Tj"/>
          <w:bCs/>
          <w:iCs/>
          <w:color w:val="000000"/>
        </w:rPr>
        <w:t>ду</w:t>
      </w:r>
      <w:r w:rsidRPr="000955C6">
        <w:rPr>
          <w:rFonts w:ascii="Times New Roman Tj" w:eastAsia="MS Mincho" w:hAnsi="Times New Roman Tj"/>
          <w:bCs/>
          <w:iCs/>
          <w:color w:val="000000"/>
          <w:lang w:val="en-US"/>
        </w:rPr>
        <w:t xml:space="preserve"> </w:t>
      </w:r>
      <w:r w:rsidRPr="000955C6">
        <w:rPr>
          <w:rFonts w:ascii="Times New Roman Tj" w:eastAsia="MS Mincho" w:hAnsi="Times New Roman Tj"/>
          <w:bCs/>
          <w:iCs/>
          <w:color w:val="000000"/>
        </w:rPr>
        <w:t>ё</w:t>
      </w:r>
      <w:r w:rsidRPr="000955C6">
        <w:rPr>
          <w:rFonts w:ascii="Times New Roman Tj" w:eastAsia="MS Mincho" w:hAnsi="Times New Roman Tj"/>
          <w:bCs/>
          <w:iCs/>
          <w:color w:val="000000"/>
          <w:lang w:val="en-US"/>
        </w:rPr>
        <w:t xml:space="preserve"> </w:t>
      </w:r>
      <w:r w:rsidRPr="000955C6">
        <w:rPr>
          <w:rFonts w:ascii="Times New Roman Tj" w:eastAsia="MS Mincho" w:hAnsi="Times New Roman Tj"/>
          <w:bCs/>
          <w:iCs/>
          <w:color w:val="000000"/>
        </w:rPr>
        <w:t>зиёда</w:t>
      </w:r>
      <w:r w:rsidRPr="000955C6">
        <w:rPr>
          <w:rFonts w:ascii="Times New Roman Tj" w:eastAsia="MS Mincho" w:hAnsi="Times New Roman Tj"/>
          <w:bCs/>
          <w:iCs/>
          <w:color w:val="000000"/>
          <w:lang w:val="en-US"/>
        </w:rPr>
        <w:t xml:space="preserve"> </w:t>
      </w:r>
      <w:r w:rsidRPr="000955C6">
        <w:rPr>
          <w:rFonts w:ascii="Times New Roman Tj" w:eastAsia="MS Mincho" w:hAnsi="Times New Roman Tj"/>
          <w:bCs/>
          <w:iCs/>
          <w:color w:val="000000"/>
        </w:rPr>
        <w:t>ячейкахои</w:t>
      </w:r>
      <w:r w:rsidRPr="000955C6">
        <w:rPr>
          <w:rFonts w:ascii="Times New Roman Tj" w:eastAsia="MS Mincho" w:hAnsi="Times New Roman Tj"/>
          <w:bCs/>
          <w:iCs/>
          <w:color w:val="000000"/>
          <w:lang w:val="en-US"/>
        </w:rPr>
        <w:t xml:space="preserve"> Excel </w:t>
      </w:r>
      <w:r w:rsidRPr="000955C6">
        <w:rPr>
          <w:rFonts w:ascii="Times New Roman Tj" w:eastAsia="MS Mincho" w:hAnsi="Times New Roman Tj"/>
          <w:bCs/>
          <w:iCs/>
          <w:color w:val="000000"/>
        </w:rPr>
        <w:t>диапазон</w:t>
      </w:r>
      <w:r w:rsidRPr="000955C6">
        <w:rPr>
          <w:rFonts w:ascii="Times New Roman Tj" w:eastAsia="MS Mincho" w:hAnsi="Times New Roman Tj"/>
          <w:bCs/>
          <w:iCs/>
          <w:color w:val="000000"/>
          <w:lang w:val="en-US"/>
        </w:rPr>
        <w:t xml:space="preserve"> </w:t>
      </w:r>
      <w:r w:rsidRPr="000955C6">
        <w:rPr>
          <w:rFonts w:ascii="Times New Roman Tj" w:eastAsia="MS Mincho" w:hAnsi="Times New Roman Tj"/>
          <w:bCs/>
          <w:iCs/>
          <w:color w:val="000000"/>
        </w:rPr>
        <w:t>номида</w:t>
      </w:r>
      <w:r w:rsidRPr="000955C6">
        <w:rPr>
          <w:rFonts w:ascii="Times New Roman Tj" w:eastAsia="MS Mincho" w:hAnsi="Times New Roman Tj"/>
          <w:bCs/>
          <w:iCs/>
          <w:color w:val="000000"/>
          <w:lang w:val="en-US"/>
        </w:rPr>
        <w:t xml:space="preserve"> </w:t>
      </w:r>
      <w:r w:rsidRPr="000955C6">
        <w:rPr>
          <w:rFonts w:ascii="Times New Roman Tj" w:eastAsia="MS Mincho" w:hAnsi="Times New Roman Tj"/>
          <w:bCs/>
          <w:iCs/>
          <w:color w:val="000000"/>
        </w:rPr>
        <w:t>мешаванд</w:t>
      </w:r>
      <w:r w:rsidRPr="000955C6">
        <w:rPr>
          <w:rFonts w:ascii="Times New Roman Tj" w:hAnsi="Times New Roman Tj"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bCs/>
          <w:i/>
          <w:iCs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en-US"/>
        </w:rPr>
        <w:t xml:space="preserve">$B) </w:t>
      </w:r>
      <w:r w:rsidRPr="000955C6">
        <w:rPr>
          <w:rFonts w:ascii="Times New Roman Tj" w:hAnsi="Times New Roman Tj"/>
          <w:bCs/>
          <w:iCs/>
          <w:color w:val="000000"/>
        </w:rPr>
        <w:t>як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>x</w:t>
      </w:r>
      <w:r w:rsidRPr="000955C6">
        <w:rPr>
          <w:rFonts w:ascii="Times New Roman Tj" w:hAnsi="Times New Roman Tj"/>
          <w:bCs/>
          <w:iCs/>
          <w:color w:val="000000"/>
        </w:rPr>
        <w:t>ояшавии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bCs/>
          <w:iCs/>
          <w:color w:val="000000"/>
        </w:rPr>
        <w:t>ду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bCs/>
          <w:iCs/>
          <w:color w:val="000000"/>
        </w:rPr>
        <w:t>файли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 xml:space="preserve"> Excel </w:t>
      </w:r>
      <w:r w:rsidRPr="000955C6">
        <w:rPr>
          <w:rFonts w:ascii="Times New Roman Tj" w:hAnsi="Times New Roman Tj"/>
          <w:bCs/>
          <w:iCs/>
          <w:color w:val="000000"/>
        </w:rPr>
        <w:t>диапазон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bCs/>
          <w:iCs/>
          <w:color w:val="000000"/>
        </w:rPr>
        <w:t>номида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 xml:space="preserve"> </w:t>
      </w:r>
      <w:r w:rsidRPr="000955C6">
        <w:rPr>
          <w:rFonts w:ascii="Times New Roman Tj" w:hAnsi="Times New Roman Tj"/>
          <w:bCs/>
          <w:iCs/>
          <w:color w:val="000000"/>
        </w:rPr>
        <w:t>мешаванд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$C) </w:t>
      </w:r>
      <w:r w:rsidRPr="000955C6">
        <w:rPr>
          <w:rFonts w:ascii="Times New Roman Tj" w:hAnsi="Times New Roman Tj"/>
          <w:bCs/>
          <w:iCs/>
          <w:color w:val="000000"/>
        </w:rPr>
        <w:t>як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>x</w:t>
      </w:r>
      <w:r w:rsidRPr="000955C6">
        <w:rPr>
          <w:rFonts w:ascii="Times New Roman Tj" w:hAnsi="Times New Roman Tj"/>
          <w:bCs/>
          <w:iCs/>
          <w:color w:val="000000"/>
        </w:rPr>
        <w:t xml:space="preserve">ояшавии ду листи 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>Excel</w:t>
      </w:r>
      <w:r w:rsidRPr="000955C6">
        <w:rPr>
          <w:rFonts w:ascii="Times New Roman Tj" w:hAnsi="Times New Roman Tj"/>
          <w:bCs/>
          <w:iCs/>
          <w:color w:val="000000"/>
        </w:rPr>
        <w:t xml:space="preserve"> диапазон номида; мешаванд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Times New Roman Tj" w:hAnsi="Times New Roman Tj"/>
          <w:bCs/>
          <w:iCs/>
          <w:color w:val="000000"/>
        </w:rPr>
        <w:t>як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>x</w:t>
      </w:r>
      <w:r w:rsidRPr="000955C6">
        <w:rPr>
          <w:rFonts w:ascii="Times New Roman Tj" w:hAnsi="Times New Roman Tj"/>
          <w:bCs/>
          <w:iCs/>
          <w:color w:val="000000"/>
        </w:rPr>
        <w:t xml:space="preserve">ояшавии китоби 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>Excel</w:t>
      </w:r>
      <w:r w:rsidRPr="000955C6">
        <w:rPr>
          <w:rFonts w:ascii="Times New Roman Tj" w:hAnsi="Times New Roman Tj"/>
          <w:bCs/>
          <w:iCs/>
          <w:color w:val="000000"/>
        </w:rPr>
        <w:t xml:space="preserve"> диапазон номида мешаванд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$E) </w:t>
      </w:r>
      <w:r w:rsidRPr="000955C6">
        <w:rPr>
          <w:rFonts w:ascii="Times New Roman Tj" w:hAnsi="Times New Roman Tj"/>
          <w:bCs/>
          <w:iCs/>
          <w:color w:val="000000"/>
        </w:rPr>
        <w:t xml:space="preserve">якчояшавии ду вараки </w:t>
      </w:r>
      <w:r w:rsidRPr="000955C6">
        <w:rPr>
          <w:rFonts w:ascii="Times New Roman Tj" w:hAnsi="Times New Roman Tj"/>
          <w:bCs/>
          <w:iCs/>
          <w:color w:val="000000"/>
          <w:lang w:val="en-US"/>
        </w:rPr>
        <w:t>Excel</w:t>
      </w:r>
      <w:r w:rsidRPr="000955C6">
        <w:rPr>
          <w:rFonts w:ascii="Times New Roman Tj" w:hAnsi="Times New Roman Tj"/>
          <w:bCs/>
          <w:iCs/>
          <w:color w:val="000000"/>
        </w:rPr>
        <w:t xml:space="preserve"> диапазон номида мешаванд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@381.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Диапазон чанд намуд мешавад?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3;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2;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4;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5;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6;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@382.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Намудхои диапазон?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bCs/>
          <w:iCs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eastAsia="MS Mincho" w:hAnsi="Times New Roman Tj"/>
          <w:bCs/>
          <w:iCs/>
          <w:color w:val="000000"/>
        </w:rPr>
        <w:t>сатри, сутуни, росткунчави;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bCs/>
          <w:i/>
          <w:iCs/>
          <w:color w:val="000000"/>
        </w:rPr>
      </w:pPr>
      <w:r w:rsidRPr="000955C6">
        <w:rPr>
          <w:rFonts w:ascii="Times New Roman Tj" w:hAnsi="Times New Roman Tj"/>
          <w:color w:val="000000"/>
        </w:rPr>
        <w:t>$B) сатри сутуни</w:t>
      </w:r>
      <w:r w:rsidRPr="000955C6">
        <w:rPr>
          <w:rFonts w:ascii="Times New Roman Tj" w:hAnsi="Times New Roman Tj"/>
          <w:bCs/>
          <w:iCs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сатри росткунчави;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сутуни, росткунчави;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сатри, сутуни, формулави;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@383.</w:t>
      </w:r>
    </w:p>
    <w:p w:rsidR="0083227B" w:rsidRPr="000955C6" w:rsidRDefault="0083227B" w:rsidP="000955C6">
      <w:pPr>
        <w:tabs>
          <w:tab w:val="num" w:pos="0"/>
        </w:tabs>
        <w:rPr>
          <w:rFonts w:ascii="Times New Roman Tj" w:eastAsia="MS Mincho" w:hAnsi="Times New Roman Tj"/>
          <w:color w:val="000000"/>
        </w:rPr>
      </w:pPr>
      <w:r w:rsidRPr="000955C6">
        <w:rPr>
          <w:rFonts w:ascii="Times New Roman Tj" w:eastAsia="MS Mincho" w:hAnsi="Times New Roman Tj"/>
          <w:color w:val="000000"/>
        </w:rPr>
        <w:t>Диапазони сатри.?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bCs/>
          <w:iCs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eastAsia="MS Mincho" w:hAnsi="Times New Roman Tj"/>
          <w:bCs/>
          <w:iCs/>
          <w:color w:val="000000"/>
        </w:rPr>
        <w:t>диапазони сатр</w:t>
      </w:r>
      <w:r w:rsidRPr="000955C6">
        <w:rPr>
          <w:rFonts w:ascii="Cambria" w:eastAsia="MS Mincho" w:hAnsi="Cambria" w:cs="Cambria"/>
          <w:bCs/>
          <w:iCs/>
          <w:color w:val="000000"/>
        </w:rPr>
        <w:t>ӣ</w:t>
      </w:r>
      <w:r w:rsidRPr="000955C6">
        <w:rPr>
          <w:rFonts w:ascii="Times New Roman Tj" w:eastAsia="MS Mincho" w:hAnsi="Times New Roman Tj"/>
          <w:bCs/>
          <w:iCs/>
          <w:color w:val="000000"/>
        </w:rPr>
        <w:t xml:space="preserve"> аз пайдарпайии ячейка</w:t>
      </w:r>
      <w:r w:rsidRPr="000955C6">
        <w:rPr>
          <w:rFonts w:ascii="Cambria" w:eastAsia="MS Mincho" w:hAnsi="Cambria" w:cs="Cambria"/>
          <w:bCs/>
          <w:iCs/>
          <w:color w:val="000000"/>
        </w:rPr>
        <w:t>ҳ</w:t>
      </w:r>
      <w:r w:rsidRPr="000955C6">
        <w:rPr>
          <w:rFonts w:ascii="Times New Roman Tj" w:eastAsia="MS Mincho" w:hAnsi="Times New Roman Tj" w:cs="Times New Roman Tj"/>
          <w:bCs/>
          <w:iCs/>
          <w:color w:val="000000"/>
        </w:rPr>
        <w:t>о</w:t>
      </w:r>
      <w:r w:rsidRPr="000955C6">
        <w:rPr>
          <w:rFonts w:ascii="Times New Roman Tj" w:eastAsia="MS Mincho" w:hAnsi="Times New Roman Tj"/>
          <w:bCs/>
          <w:iCs/>
          <w:color w:val="000000"/>
        </w:rPr>
        <w:t xml:space="preserve">и дар як </w:t>
      </w:r>
      <w:r w:rsidRPr="000955C6">
        <w:rPr>
          <w:rFonts w:ascii="Times New Roman Tj" w:eastAsia="MS Mincho" w:hAnsi="Times New Roman Tj"/>
          <w:bCs/>
          <w:iCs/>
          <w:color w:val="000000"/>
          <w:lang w:val="en-US"/>
        </w:rPr>
        <w:t>ca</w:t>
      </w:r>
      <w:r w:rsidRPr="000955C6">
        <w:rPr>
          <w:rFonts w:ascii="Times New Roman Tj" w:eastAsia="MS Mincho" w:hAnsi="Times New Roman Tj"/>
          <w:bCs/>
          <w:iCs/>
          <w:color w:val="000000"/>
        </w:rPr>
        <w:t xml:space="preserve">три </w:t>
      </w:r>
      <w:r w:rsidRPr="000955C6">
        <w:rPr>
          <w:rFonts w:ascii="Cambria" w:eastAsia="MS Mincho" w:hAnsi="Cambria" w:cs="Cambria"/>
          <w:bCs/>
          <w:iCs/>
          <w:color w:val="000000"/>
        </w:rPr>
        <w:t>ҷ</w:t>
      </w:r>
      <w:r w:rsidRPr="000955C6">
        <w:rPr>
          <w:rFonts w:ascii="Times New Roman Tj" w:eastAsia="MS Mincho" w:hAnsi="Times New Roman Tj"/>
          <w:bCs/>
          <w:iCs/>
          <w:color w:val="000000"/>
        </w:rPr>
        <w:t>ойгиршуда иборат мебошад;</w:t>
      </w:r>
    </w:p>
    <w:p w:rsidR="0083227B" w:rsidRPr="000955C6" w:rsidRDefault="0083227B" w:rsidP="000955C6">
      <w:pPr>
        <w:jc w:val="both"/>
        <w:rPr>
          <w:rFonts w:ascii="Times New Roman Tj" w:hAnsi="Times New Roman Tj"/>
          <w:bCs/>
          <w:i/>
          <w:iCs/>
          <w:color w:val="000000"/>
        </w:rPr>
      </w:pPr>
      <w:r w:rsidRPr="000955C6">
        <w:rPr>
          <w:rFonts w:ascii="Times New Roman Tj" w:hAnsi="Times New Roman Tj"/>
          <w:color w:val="000000"/>
        </w:rPr>
        <w:t>$B) диапазони сатри бошад, аз пайдарпайии ячейка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як</w:t>
      </w:r>
      <w:r w:rsidRPr="000955C6">
        <w:rPr>
          <w:rFonts w:ascii="Times New Roman Tj" w:hAnsi="Times New Roman Tj"/>
          <w:color w:val="000000"/>
        </w:rPr>
        <w:t xml:space="preserve"> сутун 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ойгиршуда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иборат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мебошад</w:t>
      </w:r>
      <w:r w:rsidRPr="000955C6">
        <w:rPr>
          <w:rFonts w:ascii="Times New Roman Tj" w:hAnsi="Times New Roman Tj"/>
          <w:color w:val="000000"/>
        </w:rPr>
        <w:t>. сатри сутуни</w:t>
      </w:r>
      <w:r w:rsidRPr="000955C6">
        <w:rPr>
          <w:rFonts w:ascii="Times New Roman Tj" w:hAnsi="Times New Roman Tj"/>
          <w:bCs/>
          <w:iCs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$C) диапазони сатри аз ма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м</w:t>
      </w:r>
      <w:r w:rsidRPr="000955C6">
        <w:rPr>
          <w:rFonts w:ascii="Cambria" w:hAnsi="Cambria" w:cs="Cambria"/>
          <w:color w:val="000000"/>
        </w:rPr>
        <w:t>ӯ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ячейка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вара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кор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ки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дар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як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исми</w:t>
      </w:r>
      <w:r w:rsidRPr="000955C6">
        <w:rPr>
          <w:rFonts w:ascii="Times New Roman Tj" w:hAnsi="Times New Roman Tj"/>
          <w:color w:val="000000"/>
        </w:rPr>
        <w:t xml:space="preserve"> росткунчашакли вара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чойгир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шудаанд</w:t>
      </w:r>
      <w:r w:rsidRPr="000955C6">
        <w:rPr>
          <w:rFonts w:ascii="Times New Roman Tj" w:hAnsi="Times New Roman Tj"/>
          <w:color w:val="000000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иборат</w:t>
      </w:r>
      <w:r w:rsidRPr="000955C6">
        <w:rPr>
          <w:rFonts w:ascii="Times New Roman Tj" w:hAnsi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</w:rPr>
        <w:t>мебошад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диапазони сатри аз мачмуи листхо дар як файл буда;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диапазони сатри аз мачмуи китобхои;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@384.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Дастго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хори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кунии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иттилоотро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нишон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ди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ед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чопгар;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$B) иттилоот;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$C) дигитайзер;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клавиатура;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муш;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</w:t>
      </w:r>
      <w:r w:rsidRPr="000955C6">
        <w:rPr>
          <w:rFonts w:ascii="Times New Roman Tj" w:hAnsi="Times New Roman Tj"/>
          <w:color w:val="000000"/>
          <w:lang w:val="tt-RU"/>
        </w:rPr>
        <w:t>385</w:t>
      </w:r>
      <w:r w:rsidRPr="000955C6">
        <w:rPr>
          <w:rFonts w:ascii="Times New Roman Tj" w:hAnsi="Times New Roman Tj"/>
          <w:color w:val="000000"/>
        </w:rPr>
        <w:t>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Информатика чист?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сегонаи м</w:t>
      </w:r>
      <w:r w:rsidRPr="000955C6">
        <w:rPr>
          <w:rFonts w:ascii="Times New Roman Tj" w:hAnsi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</w:rPr>
        <w:t>дел алгоритм ва барнома;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 xml:space="preserve">$B) </w:t>
      </w:r>
      <w:r w:rsidRPr="000955C6">
        <w:rPr>
          <w:rFonts w:ascii="Cambria" w:hAnsi="Cambria" w:cs="Cambria"/>
          <w:color w:val="000000"/>
          <w:lang w:val="tt-RU"/>
        </w:rPr>
        <w:t>қ</w:t>
      </w:r>
      <w:r w:rsidRPr="000955C6">
        <w:rPr>
          <w:rFonts w:ascii="Times New Roman Tj" w:hAnsi="Times New Roman Tj"/>
          <w:color w:val="000000"/>
        </w:rPr>
        <w:t>исми му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/>
          <w:color w:val="000000"/>
        </w:rPr>
        <w:t>ити атроф;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хосияти обеъкт;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синфхонаи к</w:t>
      </w:r>
      <w:r w:rsidRPr="000955C6">
        <w:rPr>
          <w:rFonts w:ascii="Times New Roman Tj" w:hAnsi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</w:rPr>
        <w:t>мпютер</w:t>
      </w:r>
      <w:r w:rsidRPr="000955C6">
        <w:rPr>
          <w:rFonts w:ascii="Times New Roman Tj" w:hAnsi="Times New Roman Tj"/>
          <w:color w:val="000000"/>
          <w:lang w:val="tt-RU"/>
        </w:rPr>
        <w:t>и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протокол;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@386.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Намуди алгоритмро нишон ди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ед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давр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$B) график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$C)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с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шабакав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tt-RU"/>
        </w:rPr>
        <w:t>во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ид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@387.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Дастго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е</w:t>
      </w:r>
      <w:r w:rsidRPr="000955C6">
        <w:rPr>
          <w:rFonts w:ascii="Times New Roman Tj" w:hAnsi="Times New Roman Tj"/>
          <w:color w:val="000000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/>
          <w:lang w:val="tt-RU"/>
        </w:rPr>
        <w:t>ки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ба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коркарди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иттилооти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садои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маш</w:t>
      </w:r>
      <w:r w:rsidRPr="000955C6">
        <w:rPr>
          <w:rFonts w:ascii="Cambria" w:hAnsi="Cambria" w:cs="Cambria"/>
          <w:color w:val="000000"/>
          <w:lang w:val="tt-RU"/>
        </w:rPr>
        <w:t>ғ</w:t>
      </w:r>
      <w:r w:rsidRPr="000955C6">
        <w:rPr>
          <w:rFonts w:ascii="Times New Roman Tj" w:hAnsi="Times New Roman Tj" w:cs="Times New Roman Tj"/>
          <w:color w:val="000000"/>
          <w:lang w:val="tt-RU"/>
        </w:rPr>
        <w:t>ул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аст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колонка;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$B) плоттер; 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tt-RU"/>
        </w:rPr>
        <w:t>C) муш;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клавиатура;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монитор;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@388.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Дар барномаи Excel чанд намуди диапазони катакчахои варак мавчуд аст?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3</w:t>
      </w:r>
      <w:r w:rsidRPr="000955C6">
        <w:rPr>
          <w:rFonts w:ascii="Times New Roman Tj" w:eastAsia="MS Mincho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eastAsia="MS Mincho" w:hAnsi="Times New Roman Tj"/>
          <w:color w:val="000000"/>
          <w:lang w:val="tt-RU"/>
        </w:rPr>
      </w:pPr>
      <w:r w:rsidRPr="000955C6">
        <w:rPr>
          <w:rFonts w:ascii="Times New Roman Tj" w:eastAsia="MS Mincho" w:hAnsi="Times New Roman Tj"/>
          <w:color w:val="000000"/>
          <w:lang w:val="tt-RU"/>
        </w:rPr>
        <w:t xml:space="preserve">$B) </w:t>
      </w:r>
      <w:r w:rsidRPr="000955C6">
        <w:rPr>
          <w:rFonts w:ascii="Times New Roman Tj" w:hAnsi="Times New Roman Tj"/>
          <w:color w:val="000000"/>
          <w:lang w:val="tt-RU"/>
        </w:rPr>
        <w:t>5</w:t>
      </w:r>
      <w:r w:rsidRPr="000955C6">
        <w:rPr>
          <w:rFonts w:ascii="Times New Roman Tj" w:eastAsia="MS Mincho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eastAsia="MS Mincho" w:hAnsi="Times New Roman Tj"/>
          <w:color w:val="000000"/>
          <w:lang w:val="tt-RU"/>
        </w:rPr>
        <w:t>$C) 2;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6</w:t>
      </w:r>
      <w:r w:rsidRPr="000955C6">
        <w:rPr>
          <w:rFonts w:ascii="Times New Roman Tj" w:eastAsia="MS Mincho" w:hAnsi="Times New Roman Tj"/>
          <w:color w:val="000000"/>
          <w:lang w:val="tt-RU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256;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@389.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Барои навиштани формула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дар барномаи</w:t>
      </w:r>
      <w:r w:rsidRPr="000955C6">
        <w:rPr>
          <w:rFonts w:ascii="Times New Roman Tj" w:hAnsi="Times New Roman Tj"/>
          <w:color w:val="000000"/>
          <w:lang w:val="tt-RU"/>
        </w:rPr>
        <w:t xml:space="preserve"> Word - 2016 аз ч</w:t>
      </w:r>
      <w:r w:rsidRPr="000955C6">
        <w:rPr>
          <w:rFonts w:ascii="Cambria" w:hAnsi="Cambria" w:cs="Cambria"/>
          <w:color w:val="000000"/>
          <w:lang w:val="tt-RU"/>
        </w:rPr>
        <w:t>ӣ</w:t>
      </w:r>
      <w:r w:rsidRPr="000955C6">
        <w:rPr>
          <w:rFonts w:ascii="Times New Roman Tj" w:hAnsi="Times New Roman Tj"/>
          <w:color w:val="000000"/>
          <w:lang w:val="tt-RU"/>
        </w:rPr>
        <w:t xml:space="preserve"> истифода мебаранд?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$A) аз редактор формул;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аз менюи вставка фармони уравнение;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аз диаграма;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аз менюи формат;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аз менюи Вид</w:t>
      </w:r>
      <w:r w:rsidRPr="000955C6">
        <w:rPr>
          <w:rFonts w:ascii="Times New Roman Tj" w:eastAsia="MS Mincho" w:hAnsi="Times New Roman Tj" w:cs="MS Mincho"/>
          <w:color w:val="000000"/>
        </w:rPr>
        <w:t>;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@</w:t>
      </w:r>
      <w:r w:rsidRPr="000955C6">
        <w:rPr>
          <w:rFonts w:ascii="Times New Roman Tj" w:hAnsi="Times New Roman Tj"/>
          <w:color w:val="000000"/>
          <w:lang w:val="tt-RU"/>
        </w:rPr>
        <w:t>390</w:t>
      </w:r>
      <w:r w:rsidRPr="000955C6">
        <w:rPr>
          <w:rFonts w:ascii="Times New Roman Tj" w:hAnsi="Times New Roman Tj"/>
          <w:color w:val="000000"/>
        </w:rPr>
        <w:t>.</w:t>
      </w: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Андозаи матнро</w:t>
      </w:r>
      <w:r w:rsidRPr="000955C6">
        <w:rPr>
          <w:rFonts w:ascii="Times New Roman Tj" w:hAnsi="Times New Roman Tj" w:cs="Times New Roman Tj"/>
          <w:color w:val="000000"/>
          <w:lang w:val="tt-RU"/>
        </w:rPr>
        <w:t xml:space="preserve"> дар барномаи</w:t>
      </w:r>
      <w:r w:rsidRPr="000955C6">
        <w:rPr>
          <w:rFonts w:ascii="Times New Roman Tj" w:hAnsi="Times New Roman Tj"/>
          <w:color w:val="000000"/>
          <w:lang w:val="tt-RU"/>
        </w:rPr>
        <w:t xml:space="preserve"> Word - 2016  бо кадоме аз фармон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зер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та</w:t>
      </w:r>
      <w:r w:rsidRPr="000955C6">
        <w:rPr>
          <w:rFonts w:ascii="Cambria" w:hAnsi="Cambria" w:cs="Cambria"/>
          <w:color w:val="000000"/>
          <w:lang w:val="tt-RU"/>
        </w:rPr>
        <w:t>ғ</w:t>
      </w:r>
      <w:r w:rsidRPr="000955C6">
        <w:rPr>
          <w:rFonts w:ascii="Times New Roman Tj" w:hAnsi="Times New Roman Tj" w:cs="Times New Roman Tj"/>
          <w:color w:val="000000"/>
          <w:lang w:val="tt-RU"/>
        </w:rPr>
        <w:t>йир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мекунанд</w:t>
      </w:r>
      <w:r w:rsidRPr="000955C6">
        <w:rPr>
          <w:rFonts w:ascii="Times New Roman Tj" w:hAnsi="Times New Roman Tj"/>
          <w:color w:val="000000"/>
          <w:lang w:val="tt-RU"/>
        </w:rPr>
        <w:t>?</w:t>
      </w:r>
    </w:p>
    <w:p w:rsidR="0083227B" w:rsidRPr="000955C6" w:rsidRDefault="0083227B" w:rsidP="000955C6">
      <w:pPr>
        <w:tabs>
          <w:tab w:val="left" w:pos="1080"/>
        </w:tabs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 xml:space="preserve">$A) </w:t>
      </w:r>
      <w:r w:rsidRPr="000955C6">
        <w:rPr>
          <w:rFonts w:ascii="Times New Roman Tj" w:hAnsi="Times New Roman Tj"/>
          <w:color w:val="000000"/>
          <w:lang w:val="tt-RU"/>
        </w:rPr>
        <w:t>размер шрифт;</w:t>
      </w:r>
    </w:p>
    <w:p w:rsidR="0083227B" w:rsidRPr="000955C6" w:rsidRDefault="0083227B" w:rsidP="000955C6">
      <w:pPr>
        <w:tabs>
          <w:tab w:val="left" w:pos="1080"/>
        </w:tabs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>$B) переименовать;</w:t>
      </w:r>
    </w:p>
    <w:p w:rsidR="0083227B" w:rsidRPr="000955C6" w:rsidRDefault="0083227B" w:rsidP="000955C6">
      <w:pPr>
        <w:tabs>
          <w:tab w:val="left" w:pos="1080"/>
        </w:tabs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$C) </w:t>
      </w:r>
      <w:r w:rsidRPr="000955C6">
        <w:rPr>
          <w:rFonts w:ascii="Times New Roman Tj" w:hAnsi="Times New Roman Tj"/>
          <w:color w:val="000000"/>
        </w:rPr>
        <w:t>копировать, вставить;</w:t>
      </w:r>
    </w:p>
    <w:p w:rsidR="0083227B" w:rsidRPr="000955C6" w:rsidRDefault="0083227B" w:rsidP="000955C6">
      <w:pPr>
        <w:tabs>
          <w:tab w:val="left" w:pos="1080"/>
        </w:tabs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в</w:t>
      </w:r>
      <w:r w:rsidRPr="000955C6">
        <w:rPr>
          <w:rFonts w:ascii="Times New Roman Tj" w:hAnsi="Times New Roman Tj"/>
          <w:color w:val="000000"/>
        </w:rPr>
        <w:t>ырезать;</w:t>
      </w:r>
    </w:p>
    <w:p w:rsidR="0083227B" w:rsidRPr="000955C6" w:rsidRDefault="0083227B" w:rsidP="000955C6">
      <w:pPr>
        <w:tabs>
          <w:tab w:val="left" w:pos="1080"/>
        </w:tabs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 xml:space="preserve">$E) зер кардани тугмаи рости мушак, </w:t>
      </w:r>
      <w:r w:rsidRPr="000955C6">
        <w:rPr>
          <w:rFonts w:ascii="Times New Roman Tj" w:hAnsi="Times New Roman Tj"/>
          <w:color w:val="000000"/>
        </w:rPr>
        <w:t>Вырезать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</w:t>
      </w:r>
      <w:r>
        <w:rPr>
          <w:rFonts w:ascii="Times New Roman Tj" w:hAnsi="Times New Roman Tj" w:cs="Times New Roman Tj"/>
          <w:bCs/>
          <w:color w:val="000000"/>
        </w:rPr>
        <w:t>39</w:t>
      </w:r>
      <w:r w:rsidRPr="000955C6">
        <w:rPr>
          <w:rFonts w:ascii="Times New Roman Tj" w:hAnsi="Times New Roman Tj" w:cs="Times New Roman Tj"/>
          <w:bCs/>
          <w:color w:val="000000"/>
        </w:rPr>
        <w:t>1.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Ба маф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ум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асосии пойгохи дода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 чи дохил мешавад?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$A) майдон ва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арф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навишта ва 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ахбор ва майдон;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майдон ва навишта;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ахбор ва захира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</w:t>
      </w:r>
      <w:r>
        <w:rPr>
          <w:rFonts w:ascii="Times New Roman Tj" w:hAnsi="Times New Roman Tj" w:cs="Times New Roman Tj"/>
          <w:bCs/>
          <w:color w:val="000000"/>
        </w:rPr>
        <w:t>39</w:t>
      </w:r>
      <w:r w:rsidRPr="000955C6">
        <w:rPr>
          <w:rFonts w:ascii="Times New Roman Tj" w:hAnsi="Times New Roman Tj" w:cs="Times New Roman Tj"/>
          <w:bCs/>
          <w:color w:val="000000"/>
        </w:rPr>
        <w:t>2.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Мар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ала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ои асосии коркарди компютерии информатсия кадом</w:t>
      </w: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оянд?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дохил ва хори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кунии информатсия;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сабти информатсия дар шакли файл;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 xml:space="preserve">) </w:t>
      </w:r>
      <w:r w:rsidRPr="000955C6">
        <w:rPr>
          <w:rFonts w:ascii="Times New Roman Tj" w:hAnsi="Times New Roman Tj" w:cs="Times New Roman Tj"/>
          <w:color w:val="000000"/>
          <w:u w:val="single"/>
        </w:rPr>
        <w:t>дохилкуни, табдилди</w:t>
      </w:r>
      <w:r w:rsidRPr="000955C6">
        <w:rPr>
          <w:rFonts w:ascii="Cambria" w:hAnsi="Cambria" w:cs="Cambria"/>
          <w:color w:val="000000"/>
          <w:u w:val="single"/>
        </w:rPr>
        <w:t>ҳӣ</w:t>
      </w:r>
      <w:r w:rsidRPr="000955C6">
        <w:rPr>
          <w:rFonts w:ascii="Times New Roman Tj" w:hAnsi="Times New Roman Tj" w:cs="Times New Roman Tj"/>
          <w:color w:val="000000"/>
          <w:u w:val="single"/>
        </w:rPr>
        <w:t>, нига</w:t>
      </w:r>
      <w:r w:rsidRPr="000955C6">
        <w:rPr>
          <w:rFonts w:ascii="Cambria" w:hAnsi="Cambria" w:cs="Cambria"/>
          <w:color w:val="000000"/>
          <w:u w:val="single"/>
        </w:rPr>
        <w:t>ҳ</w:t>
      </w:r>
      <w:r w:rsidRPr="000955C6">
        <w:rPr>
          <w:rFonts w:ascii="Times New Roman Tj" w:hAnsi="Times New Roman Tj" w:cs="Times New Roman Tj"/>
          <w:color w:val="000000"/>
          <w:u w:val="single"/>
        </w:rPr>
        <w:t>дори ва хори</w:t>
      </w:r>
      <w:r w:rsidRPr="000955C6">
        <w:rPr>
          <w:rFonts w:ascii="Cambria" w:hAnsi="Cambria" w:cs="Cambria"/>
          <w:color w:val="000000"/>
          <w:u w:val="single"/>
        </w:rPr>
        <w:t>ҷ</w:t>
      </w:r>
      <w:r w:rsidRPr="000955C6">
        <w:rPr>
          <w:rFonts w:ascii="Times New Roman Tj" w:hAnsi="Times New Roman Tj" w:cs="Times New Roman Tj"/>
          <w:color w:val="000000"/>
          <w:u w:val="single"/>
        </w:rPr>
        <w:t>кунии информатсия;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дохилкунии информатсия;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хори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кунии информатсия;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</w:t>
      </w:r>
      <w:r>
        <w:rPr>
          <w:rFonts w:ascii="Times New Roman Tj" w:hAnsi="Times New Roman Tj" w:cs="Times New Roman Tj"/>
          <w:bCs/>
          <w:color w:val="000000"/>
        </w:rPr>
        <w:t>39</w:t>
      </w:r>
      <w:r w:rsidRPr="000955C6">
        <w:rPr>
          <w:rFonts w:ascii="Times New Roman Tj" w:hAnsi="Times New Roman Tj" w:cs="Times New Roman Tj"/>
          <w:bCs/>
          <w:color w:val="000000"/>
        </w:rPr>
        <w:t>3.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 xml:space="preserve">Барномањои хизмати ва стандартии 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Windows</w:t>
      </w:r>
      <w:r w:rsidRPr="000955C6">
        <w:rPr>
          <w:rFonts w:ascii="Times New Roman Tj" w:hAnsi="Times New Roman Tj" w:cs="Times New Roman Tj"/>
          <w:bCs/>
          <w:color w:val="000000"/>
        </w:rPr>
        <w:t xml:space="preserve"> кадомњоянд?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/>
        </w:rPr>
        <w:t>Блокнот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, word, windows, </w:t>
      </w:r>
      <w:r w:rsidRPr="000955C6">
        <w:rPr>
          <w:rFonts w:ascii="Times New Roman Tj" w:hAnsi="Times New Roman Tj" w:cs="Times New Roman Tj"/>
          <w:color w:val="000000"/>
        </w:rPr>
        <w:t>калькулятор</w:t>
      </w:r>
      <w:r w:rsidRPr="000955C6">
        <w:rPr>
          <w:rFonts w:ascii="Times New Roman Tj" w:hAnsi="Times New Roman Tj" w:cs="Times New Roman Tj"/>
          <w:color w:val="000000"/>
          <w:lang w:val="en-US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$B) </w:t>
      </w:r>
      <w:r w:rsidRPr="000955C6">
        <w:rPr>
          <w:rFonts w:ascii="Times New Roman Tj" w:hAnsi="Times New Roman Tj" w:cs="Times New Roman Tj"/>
          <w:color w:val="000000"/>
        </w:rPr>
        <w:t>Калькулятор</w:t>
      </w:r>
      <w:r w:rsidRPr="000955C6">
        <w:rPr>
          <w:rFonts w:ascii="Times New Roman Tj" w:hAnsi="Times New Roman Tj" w:cs="Times New Roman Tj"/>
          <w:color w:val="000000"/>
          <w:lang w:val="en-US"/>
        </w:rPr>
        <w:t>, word Pad, excel, access;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  <w:lang w:val="en-US"/>
        </w:rPr>
      </w:pPr>
      <w:r w:rsidRPr="000955C6">
        <w:rPr>
          <w:rFonts w:ascii="Times New Roman Tj" w:hAnsi="Times New Roman Tj" w:cs="Times New Roman Tj"/>
          <w:color w:val="000000"/>
          <w:lang w:val="en-US"/>
        </w:rPr>
        <w:t xml:space="preserve">$C) Paint, </w:t>
      </w:r>
      <w:r w:rsidRPr="000955C6">
        <w:rPr>
          <w:rFonts w:ascii="Times New Roman Tj" w:hAnsi="Times New Roman Tj" w:cs="Times New Roman Tj"/>
          <w:color w:val="000000"/>
        </w:rPr>
        <w:t>калькулятор</w:t>
      </w:r>
      <w:r w:rsidRPr="000955C6">
        <w:rPr>
          <w:rFonts w:ascii="Times New Roman Tj" w:hAnsi="Times New Roman Tj" w:cs="Times New Roman Tj"/>
          <w:color w:val="000000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/>
        </w:rPr>
        <w:t>блокнот</w:t>
      </w:r>
      <w:r w:rsidRPr="000955C6">
        <w:rPr>
          <w:rFonts w:ascii="Times New Roman Tj" w:hAnsi="Times New Roman Tj" w:cs="Times New Roman Tj"/>
          <w:color w:val="000000"/>
          <w:lang w:val="en-US"/>
        </w:rPr>
        <w:t>, word Pad;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Адресная книга, командная страка, сервис, рассылка;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$E) </w:t>
      </w:r>
      <w:r w:rsidRPr="000955C6">
        <w:rPr>
          <w:rFonts w:ascii="Times New Roman Tj" w:hAnsi="Times New Roman Tj" w:cs="Times New Roman Tj"/>
          <w:color w:val="000000"/>
          <w:lang w:val="en-US"/>
        </w:rPr>
        <w:t>Word</w:t>
      </w:r>
      <w:r w:rsidRPr="000955C6">
        <w:rPr>
          <w:rFonts w:ascii="Times New Roman Tj" w:hAnsi="Times New Roman Tj" w:cs="Times New Roman Tj"/>
          <w:color w:val="000000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en-US"/>
        </w:rPr>
        <w:t>Pad</w:t>
      </w:r>
      <w:r w:rsidRPr="000955C6">
        <w:rPr>
          <w:rFonts w:ascii="Times New Roman Tj" w:hAnsi="Times New Roman Tj" w:cs="Times New Roman Tj"/>
          <w:color w:val="000000"/>
        </w:rPr>
        <w:t>, ссылка, командная страка;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</w:t>
      </w:r>
      <w:r>
        <w:rPr>
          <w:rFonts w:ascii="Times New Roman Tj" w:hAnsi="Times New Roman Tj" w:cs="Times New Roman Tj"/>
          <w:bCs/>
          <w:color w:val="000000"/>
        </w:rPr>
        <w:t>39</w:t>
      </w:r>
      <w:r w:rsidRPr="000955C6">
        <w:rPr>
          <w:rFonts w:ascii="Times New Roman Tj" w:hAnsi="Times New Roman Tj" w:cs="Times New Roman Tj"/>
          <w:bCs/>
          <w:color w:val="000000"/>
        </w:rPr>
        <w:t>4.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Майдон…?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обьекти одитарини 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буда, барои нига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дории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як параметри обьекти во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еии тасвиршаванда хизмат мерасонад;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оддитарин 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$C) барои ниго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 xml:space="preserve">дории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як параметр;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сохтории со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ибном;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равандест ки тарзи тасвири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оро меноманд;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</w:t>
      </w:r>
      <w:r>
        <w:rPr>
          <w:rFonts w:ascii="Times New Roman Tj" w:hAnsi="Times New Roman Tj" w:cs="Times New Roman Tj"/>
          <w:bCs/>
          <w:color w:val="000000"/>
        </w:rPr>
        <w:t>39</w:t>
      </w:r>
      <w:r w:rsidRPr="000955C6">
        <w:rPr>
          <w:rFonts w:ascii="Times New Roman Tj" w:hAnsi="Times New Roman Tj" w:cs="Times New Roman Tj"/>
          <w:bCs/>
          <w:color w:val="000000"/>
        </w:rPr>
        <w:t>5.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Навишта…?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ин ма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 xml:space="preserve">муи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параметр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обьекти мушаххасси 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мебошад;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 xml:space="preserve">$B) 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имат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ои параметр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мебошад;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$C) обьекти мушаххаси пойго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системаи идоракуни;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навишти алгоритми;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</w:t>
      </w:r>
      <w:r>
        <w:rPr>
          <w:rFonts w:ascii="Times New Roman Tj" w:hAnsi="Times New Roman Tj" w:cs="Times New Roman Tj"/>
          <w:bCs/>
          <w:color w:val="000000"/>
        </w:rPr>
        <w:t>39</w:t>
      </w:r>
      <w:r w:rsidRPr="000955C6">
        <w:rPr>
          <w:rFonts w:ascii="Times New Roman Tj" w:hAnsi="Times New Roman Tj" w:cs="Times New Roman Tj"/>
          <w:bCs/>
          <w:color w:val="000000"/>
        </w:rPr>
        <w:t>6.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Cambria" w:hAnsi="Cambria" w:cs="Cambria"/>
          <w:bCs/>
          <w:color w:val="000000"/>
        </w:rPr>
        <w:t>Ҳ</w:t>
      </w:r>
      <w:r w:rsidRPr="000955C6">
        <w:rPr>
          <w:rFonts w:ascii="Times New Roman Tj" w:hAnsi="Times New Roman Tj" w:cs="Times New Roman Tj"/>
          <w:bCs/>
          <w:color w:val="000000"/>
        </w:rPr>
        <w:t>исобот чист?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барои хори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кунии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 ба чоп;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барои дохили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барои сабти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барои та</w:t>
      </w:r>
      <w:r w:rsidRPr="000955C6">
        <w:rPr>
          <w:rFonts w:ascii="Cambria" w:hAnsi="Cambria" w:cs="Cambria"/>
          <w:color w:val="000000"/>
        </w:rPr>
        <w:t>ғ</w:t>
      </w:r>
      <w:r w:rsidRPr="000955C6">
        <w:rPr>
          <w:rFonts w:ascii="Times New Roman Tj" w:hAnsi="Times New Roman Tj" w:cs="Times New Roman Tj"/>
          <w:color w:val="000000"/>
        </w:rPr>
        <w:t>ири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барои колаббандии дода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о;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</w:t>
      </w:r>
      <w:r>
        <w:rPr>
          <w:rFonts w:ascii="Times New Roman Tj" w:hAnsi="Times New Roman Tj" w:cs="Times New Roman Tj"/>
          <w:bCs/>
          <w:color w:val="000000"/>
        </w:rPr>
        <w:t>39</w:t>
      </w:r>
      <w:r w:rsidRPr="000955C6">
        <w:rPr>
          <w:rFonts w:ascii="Times New Roman Tj" w:hAnsi="Times New Roman Tj" w:cs="Times New Roman Tj"/>
          <w:bCs/>
          <w:color w:val="000000"/>
        </w:rPr>
        <w:t>7.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Чадвал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дорои</w:t>
      </w:r>
      <w:r w:rsidRPr="000955C6">
        <w:rPr>
          <w:rFonts w:ascii="Times New Roman Tj" w:hAnsi="Times New Roman Tj"/>
          <w:color w:val="000000"/>
          <w:lang w:val="tt-RU"/>
        </w:rPr>
        <w:t xml:space="preserve"> функсия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ои</w:t>
      </w:r>
      <w:r w:rsidRPr="000955C6">
        <w:rPr>
          <w:rFonts w:ascii="Times New Roman Tj" w:hAnsi="Times New Roman Tj"/>
          <w:color w:val="000000"/>
          <w:lang w:val="tt-RU"/>
        </w:rPr>
        <w:t xml:space="preserve"> .. мебошанд?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t-RU"/>
        </w:rPr>
        <w:t>$A) интихоби дода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t-RU"/>
        </w:rPr>
        <w:t>$B) таъ</w:t>
      </w:r>
      <w:r w:rsidRPr="000955C6">
        <w:rPr>
          <w:rFonts w:ascii="Cambria" w:hAnsi="Cambria" w:cs="Cambria"/>
          <w:color w:val="000000"/>
          <w:lang w:val="tt-RU"/>
        </w:rPr>
        <w:t>ғ</w:t>
      </w:r>
      <w:r w:rsidRPr="000955C6">
        <w:rPr>
          <w:rFonts w:ascii="Times New Roman Tj" w:hAnsi="Times New Roman Tj" w:cs="Times New Roman Tj"/>
          <w:color w:val="000000"/>
          <w:lang w:val="tt-RU"/>
        </w:rPr>
        <w:t>ирди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дода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t-RU"/>
        </w:rPr>
        <w:t>$C) ба чоп додани дода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  <w:lang w:val="tt-RU"/>
        </w:rPr>
        <w:t>$D) сабткунии дода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захиракуни, таъ</w:t>
      </w:r>
      <w:r w:rsidRPr="000955C6">
        <w:rPr>
          <w:rFonts w:ascii="Cambria" w:hAnsi="Cambria" w:cs="Cambria"/>
          <w:color w:val="000000"/>
          <w:lang w:val="tt-RU"/>
        </w:rPr>
        <w:t>ғ</w:t>
      </w:r>
      <w:r w:rsidRPr="000955C6">
        <w:rPr>
          <w:rFonts w:ascii="Times New Roman Tj" w:hAnsi="Times New Roman Tj" w:cs="Times New Roman Tj"/>
          <w:color w:val="000000"/>
          <w:lang w:val="tt-RU"/>
        </w:rPr>
        <w:t>ирди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ва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сабткуни</w:t>
      </w:r>
      <w:r w:rsidRPr="000955C6">
        <w:rPr>
          <w:rFonts w:ascii="Times New Roman Tj" w:hAnsi="Times New Roman Tj"/>
          <w:color w:val="000000"/>
          <w:lang w:val="tt-RU"/>
        </w:rPr>
        <w:t xml:space="preserve"> дода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 w:rsidRPr="000955C6">
        <w:rPr>
          <w:rFonts w:ascii="Times New Roman Tj" w:hAnsi="Times New Roman Tj" w:cs="Times New Roman Tj"/>
          <w:bCs/>
          <w:color w:val="000000"/>
        </w:rPr>
        <w:t>@</w:t>
      </w:r>
      <w:r>
        <w:rPr>
          <w:rFonts w:ascii="Times New Roman Tj" w:hAnsi="Times New Roman Tj" w:cs="Times New Roman Tj"/>
          <w:bCs/>
          <w:color w:val="000000"/>
        </w:rPr>
        <w:t>39</w:t>
      </w:r>
      <w:r w:rsidRPr="000955C6">
        <w:rPr>
          <w:rFonts w:ascii="Times New Roman Tj" w:hAnsi="Times New Roman Tj" w:cs="Times New Roman Tj"/>
          <w:bCs/>
          <w:color w:val="000000"/>
        </w:rPr>
        <w:t>8.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Дода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о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дар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обекти</w:t>
      </w:r>
      <w:r w:rsidRPr="000955C6">
        <w:rPr>
          <w:rFonts w:ascii="Times New Roman Tj" w:hAnsi="Times New Roman Tj"/>
          <w:color w:val="000000"/>
          <w:lang w:val="tt-RU"/>
        </w:rPr>
        <w:t xml:space="preserve"> .. сабт мешавад?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$A) Форма;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$B) Дархост;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$C)</w:t>
      </w:r>
      <w:r w:rsidRPr="000955C6">
        <w:rPr>
          <w:rFonts w:ascii="Times New Roman Tj" w:hAnsi="Times New Roman Tj" w:cs="Cambria Math"/>
          <w:color w:val="000000"/>
          <w:lang w:val="tt-RU"/>
        </w:rPr>
        <w:t xml:space="preserve"> </w:t>
      </w:r>
      <w:r w:rsidRPr="000955C6">
        <w:rPr>
          <w:rFonts w:ascii="Cambria" w:hAnsi="Cambria" w:cs="Cambria"/>
          <w:color w:val="000000"/>
          <w:lang w:val="tt-RU"/>
        </w:rPr>
        <w:t>Ҷ</w:t>
      </w:r>
      <w:r w:rsidRPr="000955C6">
        <w:rPr>
          <w:rFonts w:ascii="Times New Roman Tj" w:hAnsi="Times New Roman Tj" w:cs="Times New Roman Tj"/>
          <w:color w:val="000000"/>
          <w:lang w:val="tt-RU"/>
        </w:rPr>
        <w:t>адвал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$D) Са</w:t>
      </w:r>
      <w:r w:rsidRPr="000955C6">
        <w:rPr>
          <w:rFonts w:ascii="Cambria" w:hAnsi="Cambria" w:cs="Cambria"/>
          <w:color w:val="000000"/>
          <w:lang w:val="tt-RU"/>
        </w:rPr>
        <w:t>ҳ</w:t>
      </w:r>
      <w:r w:rsidRPr="000955C6">
        <w:rPr>
          <w:rFonts w:ascii="Times New Roman Tj" w:hAnsi="Times New Roman Tj" w:cs="Times New Roman Tj"/>
          <w:color w:val="000000"/>
          <w:lang w:val="tt-RU"/>
        </w:rPr>
        <w:t>ифа</w:t>
      </w:r>
      <w:r w:rsidRPr="000955C6">
        <w:rPr>
          <w:rFonts w:ascii="Times New Roman Tj" w:hAnsi="Times New Roman Tj"/>
          <w:color w:val="000000"/>
          <w:lang w:val="tt-RU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Дар макрос;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  <w:lang w:val="en-US"/>
        </w:rPr>
      </w:pPr>
      <w:r w:rsidRPr="000955C6">
        <w:rPr>
          <w:rFonts w:ascii="Times New Roman Tj" w:hAnsi="Times New Roman Tj" w:cs="Times New Roman Tj"/>
          <w:bCs/>
          <w:color w:val="000000"/>
          <w:lang w:val="en-US"/>
        </w:rPr>
        <w:t>@</w:t>
      </w:r>
      <w:r w:rsidRPr="00081545">
        <w:rPr>
          <w:rFonts w:ascii="Times New Roman Tj" w:hAnsi="Times New Roman Tj" w:cs="Times New Roman Tj"/>
          <w:bCs/>
          <w:color w:val="000000"/>
          <w:lang w:val="en-GB"/>
        </w:rPr>
        <w:t>39</w:t>
      </w:r>
      <w:r w:rsidRPr="000955C6">
        <w:rPr>
          <w:rFonts w:ascii="Times New Roman Tj" w:hAnsi="Times New Roman Tj" w:cs="Times New Roman Tj"/>
          <w:bCs/>
          <w:color w:val="000000"/>
          <w:lang w:val="en-US"/>
        </w:rPr>
        <w:t>9.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en-US"/>
        </w:rPr>
      </w:pPr>
      <w:r w:rsidRPr="000955C6">
        <w:rPr>
          <w:rFonts w:ascii="Times New Roman Tj" w:hAnsi="Times New Roman Tj"/>
          <w:color w:val="000000"/>
          <w:lang w:val="tg-Cyrl-TJ"/>
        </w:rPr>
        <w:t xml:space="preserve">Барномаи </w:t>
      </w:r>
      <w:r w:rsidRPr="000955C6">
        <w:rPr>
          <w:rFonts w:ascii="Times New Roman Tj" w:hAnsi="Times New Roman Tj"/>
          <w:color w:val="000000"/>
          <w:lang w:val="en-US"/>
        </w:rPr>
        <w:t>MS Access</w:t>
      </w:r>
      <w:r w:rsidRPr="000955C6">
        <w:rPr>
          <w:rFonts w:ascii="Times New Roman Tj" w:hAnsi="Times New Roman Tj"/>
          <w:color w:val="000000"/>
          <w:lang w:val="tt-RU"/>
        </w:rPr>
        <w:t xml:space="preserve"> дорои .. аст</w:t>
      </w:r>
      <w:r w:rsidRPr="000955C6">
        <w:rPr>
          <w:rFonts w:ascii="Times New Roman Tj" w:hAnsi="Times New Roman Tj"/>
          <w:color w:val="000000"/>
          <w:lang w:val="en-US"/>
        </w:rPr>
        <w:t>?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>$A) 2</w:t>
      </w:r>
      <w:r w:rsidRPr="000955C6">
        <w:rPr>
          <w:rFonts w:ascii="Times New Roman Tj" w:hAnsi="Times New Roman Tj"/>
          <w:color w:val="000000"/>
          <w:lang w:val="tt-RU"/>
        </w:rPr>
        <w:t xml:space="preserve"> об</w:t>
      </w:r>
      <w:r w:rsidRPr="000955C6">
        <w:rPr>
          <w:rFonts w:ascii="Times New Roman Tj" w:hAnsi="Times New Roman Tj"/>
          <w:color w:val="000000"/>
        </w:rPr>
        <w:t>ъ</w:t>
      </w:r>
      <w:r w:rsidRPr="000955C6">
        <w:rPr>
          <w:rFonts w:ascii="Times New Roman Tj" w:hAnsi="Times New Roman Tj"/>
          <w:color w:val="000000"/>
          <w:lang w:val="tt-RU"/>
        </w:rPr>
        <w:t>ект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>$B) 5</w:t>
      </w:r>
      <w:r w:rsidRPr="000955C6">
        <w:rPr>
          <w:rFonts w:ascii="Times New Roman Tj" w:hAnsi="Times New Roman Tj"/>
          <w:color w:val="000000"/>
          <w:lang w:val="tt-RU"/>
        </w:rPr>
        <w:t xml:space="preserve"> объект;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g-Cyrl-TJ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10</w:t>
      </w:r>
      <w:r w:rsidRPr="000955C6">
        <w:rPr>
          <w:rFonts w:ascii="Times New Roman Tj" w:hAnsi="Times New Roman Tj"/>
          <w:color w:val="000000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/>
          <w:lang w:val="tt-RU"/>
        </w:rPr>
        <w:t>оъбект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</w:rPr>
        <w:t xml:space="preserve">$D) </w:t>
      </w:r>
      <w:r w:rsidRPr="000955C6">
        <w:rPr>
          <w:rFonts w:ascii="Times New Roman Tj" w:hAnsi="Times New Roman Tj"/>
          <w:color w:val="000000"/>
          <w:lang w:val="tt-RU"/>
        </w:rPr>
        <w:t xml:space="preserve">7 </w:t>
      </w:r>
      <w:r w:rsidRPr="000955C6">
        <w:rPr>
          <w:rFonts w:ascii="Times New Roman Tj" w:hAnsi="Times New Roman Tj" w:cs="Times New Roman Tj"/>
          <w:color w:val="000000"/>
          <w:lang w:val="tt-RU"/>
        </w:rPr>
        <w:t>объект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/>
          <w:color w:val="000000"/>
          <w:lang w:val="tt-RU"/>
        </w:rPr>
      </w:pPr>
      <w:r w:rsidRPr="000955C6">
        <w:rPr>
          <w:rFonts w:ascii="Times New Roman Tj" w:hAnsi="Times New Roman Tj"/>
          <w:color w:val="000000"/>
          <w:lang w:val="tt-RU"/>
        </w:rPr>
        <w:t>$E) 1 объект;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</w:rPr>
      </w:pPr>
      <w:r>
        <w:rPr>
          <w:rFonts w:ascii="Times New Roman Tj" w:hAnsi="Times New Roman Tj" w:cs="Times New Roman Tj"/>
          <w:bCs/>
          <w:color w:val="000000"/>
          <w:lang w:val="tt-RU"/>
        </w:rPr>
        <w:t>@40</w:t>
      </w:r>
      <w:r w:rsidRPr="000955C6">
        <w:rPr>
          <w:rFonts w:ascii="Times New Roman Tj" w:hAnsi="Times New Roman Tj" w:cs="Times New Roman Tj"/>
          <w:bCs/>
          <w:color w:val="000000"/>
          <w:lang w:val="tt-RU"/>
        </w:rPr>
        <w:t>0.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bCs/>
          <w:color w:val="000000"/>
          <w:lang w:val="tt-RU"/>
        </w:rPr>
      </w:pPr>
      <w:r w:rsidRPr="000955C6">
        <w:rPr>
          <w:rFonts w:ascii="Times New Roman Tj" w:hAnsi="Times New Roman Tj" w:cs="Times New Roman Tj"/>
          <w:bCs/>
          <w:color w:val="000000"/>
          <w:lang w:val="tt-RU"/>
        </w:rPr>
        <w:t>Навъи файлро ч</w:t>
      </w:r>
      <w:r w:rsidRPr="000955C6">
        <w:rPr>
          <w:rFonts w:ascii="Cambria" w:hAnsi="Cambria" w:cs="Cambria"/>
          <w:bCs/>
          <w:color w:val="000000"/>
          <w:lang w:val="tt-RU"/>
        </w:rPr>
        <w:t>ӣ</w:t>
      </w:r>
      <w:r w:rsidRPr="000955C6">
        <w:rPr>
          <w:rFonts w:ascii="Times New Roman Tj" w:hAnsi="Times New Roman Tj" w:cs="Times New Roman Tj"/>
          <w:bCs/>
          <w:color w:val="000000"/>
          <w:lang w:val="tt-RU"/>
        </w:rPr>
        <w:t xml:space="preserve"> муайян мекунад?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$A) намуди информатсияи дар он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фузбуда-матн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 xml:space="preserve"> график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, садо</w:t>
      </w:r>
      <w:r w:rsidRPr="000955C6">
        <w:rPr>
          <w:rFonts w:ascii="Cambria" w:hAnsi="Cambria" w:cs="Cambria"/>
          <w:color w:val="000000"/>
        </w:rPr>
        <w:t>ӣ</w:t>
      </w:r>
      <w:r w:rsidRPr="000955C6">
        <w:rPr>
          <w:rFonts w:ascii="Times New Roman Tj" w:hAnsi="Times New Roman Tj" w:cs="Times New Roman Tj"/>
          <w:color w:val="000000"/>
        </w:rPr>
        <w:t>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$B) андозаи файл;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</w:t>
      </w:r>
      <w:r w:rsidRPr="000955C6">
        <w:rPr>
          <w:rFonts w:ascii="Times New Roman Tj" w:hAnsi="Times New Roman Tj" w:cs="Times New Roman Tj"/>
          <w:color w:val="000000"/>
          <w:lang w:val="en-US"/>
        </w:rPr>
        <w:t>C</w:t>
      </w:r>
      <w:r w:rsidRPr="000955C6">
        <w:rPr>
          <w:rFonts w:ascii="Times New Roman Tj" w:hAnsi="Times New Roman Tj" w:cs="Times New Roman Tj"/>
          <w:color w:val="000000"/>
        </w:rPr>
        <w:t>) таърихи э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оди файл;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$D) ва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ти э</w:t>
      </w:r>
      <w:r w:rsidRPr="000955C6">
        <w:rPr>
          <w:rFonts w:ascii="Cambria" w:hAnsi="Cambria" w:cs="Cambria"/>
          <w:color w:val="000000"/>
        </w:rPr>
        <w:t>ҷ</w:t>
      </w:r>
      <w:r w:rsidRPr="000955C6">
        <w:rPr>
          <w:rFonts w:ascii="Times New Roman Tj" w:hAnsi="Times New Roman Tj" w:cs="Times New Roman Tj"/>
          <w:color w:val="000000"/>
        </w:rPr>
        <w:t>оди файл;</w:t>
      </w:r>
    </w:p>
    <w:p w:rsidR="0083227B" w:rsidRPr="000955C6" w:rsidRDefault="0083227B" w:rsidP="003735B8">
      <w:pPr>
        <w:jc w:val="both"/>
        <w:rPr>
          <w:rFonts w:ascii="Times New Roman Tj" w:hAnsi="Times New Roman Tj" w:cs="Times New Roman Tj"/>
          <w:color w:val="000000"/>
        </w:rPr>
      </w:pPr>
      <w:r w:rsidRPr="000955C6">
        <w:rPr>
          <w:rFonts w:ascii="Times New Roman Tj" w:hAnsi="Times New Roman Tj" w:cs="Times New Roman Tj"/>
          <w:color w:val="000000"/>
        </w:rPr>
        <w:t>$E) ми</w:t>
      </w:r>
      <w:r w:rsidRPr="000955C6">
        <w:rPr>
          <w:rFonts w:ascii="Cambria" w:hAnsi="Cambria" w:cs="Cambria"/>
          <w:color w:val="000000"/>
        </w:rPr>
        <w:t>қ</w:t>
      </w:r>
      <w:r w:rsidRPr="000955C6">
        <w:rPr>
          <w:rFonts w:ascii="Times New Roman Tj" w:hAnsi="Times New Roman Tj" w:cs="Times New Roman Tj"/>
          <w:color w:val="000000"/>
        </w:rPr>
        <w:t>дори информатсияи дар он ма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 w:cs="Times New Roman Tj"/>
          <w:color w:val="000000"/>
        </w:rPr>
        <w:t>фуз буда;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.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Протоколи додугирифти ахбори гиперматнї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?</w:t>
      </w:r>
    </w:p>
    <w:p w:rsidR="0083227B" w:rsidRPr="00081545" w:rsidRDefault="0083227B" w:rsidP="003735B8">
      <w:pPr>
        <w:jc w:val="both"/>
        <w:rPr>
          <w:rFonts w:ascii="Times New Roman Tj" w:hAnsi="Times New Roman Tj" w:cs="Times New Roman Tj"/>
          <w:color w:val="000000"/>
          <w:sz w:val="26"/>
          <w:szCs w:val="26"/>
          <w:lang w:val="en-GB"/>
        </w:rPr>
      </w:pP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>$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А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 xml:space="preserve">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C</w:t>
      </w:r>
      <w:r w:rsidRPr="00081545">
        <w:rPr>
          <w:rFonts w:ascii="Times New Roman Tj" w:hAnsi="Times New Roman Tj" w:cs="Times New Roman Tj"/>
          <w:color w:val="000000"/>
          <w:sz w:val="26"/>
          <w:szCs w:val="26"/>
          <w:lang w:val="en-GB"/>
        </w:rPr>
        <w:t>#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>;; 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B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 xml:space="preserve">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С</w:t>
      </w:r>
      <w:r w:rsidRPr="00081545">
        <w:rPr>
          <w:rFonts w:ascii="Times New Roman Tj" w:hAnsi="Times New Roman Tj" w:cs="Times New Roman Tj"/>
          <w:color w:val="000000"/>
          <w:sz w:val="26"/>
          <w:szCs w:val="26"/>
          <w:lang w:val="en-GB"/>
        </w:rPr>
        <w:t>++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>; 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C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Bisual</w:t>
      </w:r>
      <w:r w:rsidRPr="00081545">
        <w:rPr>
          <w:rFonts w:ascii="Times New Roman Tj" w:hAnsi="Times New Roman Tj"/>
          <w:color w:val="000000"/>
          <w:sz w:val="26"/>
          <w:szCs w:val="26"/>
          <w:lang w:val="en-GB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Basic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>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D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Delphi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>; 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E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 xml:space="preserve">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http</w:t>
      </w:r>
      <w:r w:rsidRPr="00081545">
        <w:rPr>
          <w:rFonts w:ascii="Times New Roman Tj" w:hAnsi="Times New Roman Tj" w:cs="Times New Roman Tj"/>
          <w:color w:val="000000"/>
          <w:sz w:val="26"/>
          <w:szCs w:val="26"/>
          <w:lang w:val="en-GB"/>
        </w:rPr>
        <w:t>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2. 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Барои сохтани почтаи электрони дар сатри адрес чи нвистан лозим?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  <w:lang w:val="en-US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 xml:space="preserve">$A) Tarena.tj; $B) mail.ru; $C) Pochta.ru; $D) Google.ru; $E) Vesti.ru; 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3.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IP</w:t>
      </w:r>
      <w:r w:rsidRPr="000E43C4">
        <w:rPr>
          <w:rFonts w:ascii="Times New Roman Tj" w:hAnsi="Times New Roman Tj"/>
          <w:color w:val="000000"/>
          <w:sz w:val="26"/>
          <w:szCs w:val="26"/>
        </w:rPr>
        <w:t>-адрес аз чанд кисм иборат аст?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2"/>
          <w:szCs w:val="22"/>
        </w:rPr>
        <w:t>2</w:t>
      </w:r>
      <w:r w:rsidRPr="000E43C4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>)5;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>)4;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)3;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)навишти а) ва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4.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Дар Интенрнет чанд маркази идоракуни ву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љ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уд дорад? 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$A) 1-то; $B) 5-то; $C) 7-то; $D) ву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љ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уд надорад; $E) Бе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исоб;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5.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Шабака бе таъминоти барномавї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? 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$A) </w:t>
      </w:r>
      <w:r w:rsidRPr="000E43C4">
        <w:rPr>
          <w:rFonts w:ascii="Times New Roman Tj" w:hAnsi="Times New Roman Tj"/>
          <w:color w:val="000000"/>
          <w:sz w:val="26"/>
          <w:szCs w:val="26"/>
        </w:rPr>
        <w:t>В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уљуд дошта метавонад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$B) </w:t>
      </w:r>
      <w:r w:rsidRPr="000E43C4">
        <w:rPr>
          <w:rFonts w:ascii="Times New Roman Tj" w:hAnsi="Times New Roman Tj"/>
          <w:color w:val="000000"/>
          <w:sz w:val="26"/>
          <w:szCs w:val="26"/>
        </w:rPr>
        <w:t>В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уљуд дошта наметавонад дар баъзе њолатњо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В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уљуд доштанаш аниќ нест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$D) </w:t>
      </w:r>
      <w:r w:rsidRPr="000E43C4">
        <w:rPr>
          <w:rFonts w:ascii="Times New Roman Tj" w:hAnsi="Times New Roman Tj"/>
          <w:color w:val="000000"/>
          <w:sz w:val="26"/>
          <w:szCs w:val="26"/>
        </w:rPr>
        <w:t>в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уљуд дошта наметавонад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$E) </w:t>
      </w:r>
      <w:r w:rsidRPr="000E43C4">
        <w:rPr>
          <w:rFonts w:ascii="Times New Roman Tj" w:hAnsi="Times New Roman Tj"/>
          <w:color w:val="000000"/>
          <w:sz w:val="26"/>
          <w:szCs w:val="26"/>
        </w:rPr>
        <w:t>В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уљуд дошта метавонад на њама ваќт;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6.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Интернет бо ки мансуб аст?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Бо ду кас;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Бо пан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љ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 кас; </w:t>
      </w:r>
      <w:r w:rsidRPr="007F5934">
        <w:rPr>
          <w:rFonts w:ascii="Times New Roman Tj" w:hAnsi="Times New Roman Tj" w:cs="Palatino Linotype"/>
          <w:color w:val="000000"/>
          <w:sz w:val="26"/>
          <w:szCs w:val="26"/>
        </w:rPr>
        <w:t>$</w:t>
      </w:r>
      <w:r w:rsidRPr="007F593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C</w:t>
      </w:r>
      <w:r w:rsidRPr="007F5934">
        <w:rPr>
          <w:rFonts w:ascii="Times New Roman Tj" w:hAnsi="Times New Roman Tj" w:cs="Palatino Linotype"/>
          <w:color w:val="000000"/>
          <w:sz w:val="26"/>
          <w:szCs w:val="26"/>
        </w:rPr>
        <w:t>) бо ягон кас</w:t>
      </w:r>
      <w:r w:rsidRPr="000E43C4">
        <w:rPr>
          <w:rFonts w:ascii="Times New Roman Tj" w:hAnsi="Times New Roman Tj" w:cs="Palatino Linotype"/>
          <w:i/>
          <w:color w:val="000000"/>
          <w:sz w:val="26"/>
          <w:szCs w:val="26"/>
        </w:rPr>
        <w:t xml:space="preserve"> ;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Бо як ташкилоти тичорати;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Номаълум;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7.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Web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-сервер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?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$A)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барои кор бо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Internet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- маълумот таъин шудааст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$B)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Барои кор бо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Google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- маълумот таъин шудааст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$D)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Барои кор бо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WWW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- маълумот таъин шудааст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$E) </w:t>
      </w:r>
      <w:r w:rsidRPr="000E43C4">
        <w:rPr>
          <w:rFonts w:ascii="Times New Roman Tj" w:hAnsi="Times New Roman Tj"/>
          <w:color w:val="000000"/>
          <w:sz w:val="26"/>
          <w:szCs w:val="26"/>
        </w:rPr>
        <w:t>Б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арои кор бо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Mail</w:t>
      </w:r>
      <w:r w:rsidRPr="000E43C4">
        <w:rPr>
          <w:rFonts w:ascii="Times New Roman Tj" w:hAnsi="Times New Roman Tj"/>
          <w:color w:val="000000"/>
          <w:sz w:val="26"/>
          <w:szCs w:val="26"/>
        </w:rPr>
        <w:t>.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ru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- маълумот таъин шудааст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8.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Системахои абоненти кадомхоянд?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>)Модем,факсмодем;$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>) Серверхо;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>) компютерхо ,принтерхо,сканерхо;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 Usenet;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FTP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ARC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WWW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9.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Системахои амалиётии шабакави ?</w:t>
      </w:r>
    </w:p>
    <w:p w:rsidR="0083227B" w:rsidRPr="007F608E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7F608E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Windows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XP</w:t>
      </w:r>
      <w:r w:rsidRPr="007F608E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Windows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Zver</w:t>
      </w:r>
      <w:r w:rsidRPr="007F608E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windows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NT</w:t>
      </w:r>
      <w:r w:rsidRPr="007F608E">
        <w:rPr>
          <w:rFonts w:ascii="Times New Roman Tj" w:hAnsi="Times New Roman Tj"/>
          <w:color w:val="000000"/>
          <w:sz w:val="26"/>
          <w:szCs w:val="26"/>
        </w:rPr>
        <w:t>,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Linux</w:t>
      </w:r>
      <w:r w:rsidRPr="007F608E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Windows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Vista</w:t>
      </w:r>
      <w:r w:rsidRPr="007F608E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</w:rPr>
        <w:t>варианти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</w:rPr>
        <w:t>а</w:t>
      </w:r>
      <w:r w:rsidRPr="007F608E">
        <w:rPr>
          <w:rFonts w:ascii="Times New Roman Tj" w:hAnsi="Times New Roman Tj"/>
          <w:color w:val="000000"/>
          <w:sz w:val="26"/>
          <w:szCs w:val="26"/>
        </w:rPr>
        <w:t>)</w:t>
      </w:r>
      <w:r w:rsidRPr="000E43C4">
        <w:rPr>
          <w:rFonts w:ascii="Times New Roman Tj" w:hAnsi="Times New Roman Tj"/>
          <w:color w:val="000000"/>
          <w:sz w:val="26"/>
          <w:szCs w:val="26"/>
        </w:rPr>
        <w:t>ва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</w:rPr>
        <w:t>с</w:t>
      </w:r>
      <w:r w:rsidRPr="007F608E">
        <w:rPr>
          <w:rFonts w:ascii="Times New Roman Tj" w:hAnsi="Times New Roman Tj"/>
          <w:color w:val="000000"/>
          <w:sz w:val="26"/>
          <w:szCs w:val="26"/>
        </w:rPr>
        <w:t>).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0.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Барои љустуљўйи информатсия дар Интернет программањои махсус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? 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$A)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С++ хизмат мерасонанд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$B)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Delphi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хизмат мерасонанд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$C)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Visual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Basic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хизмат мерасонанд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$D)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Visual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++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хизмат мерасонанд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$E)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browzer (броузерњо) хизмат мерасонанд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1. 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Адреси ра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ќ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ами бояд аз кадом адад калон набошад?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$A) Аз 450; $B) Аз 890; $C) Аз 256; $D) аз 255; $E) Аз 200; </w:t>
      </w:r>
    </w:p>
    <w:p w:rsidR="0083227B" w:rsidRPr="000E43C4" w:rsidRDefault="0083227B" w:rsidP="003735B8">
      <w:pPr>
        <w:jc w:val="both"/>
        <w:rPr>
          <w:rFonts w:ascii="Times New Roman Tj" w:hAnsi="Times New Roman Tj" w:cs="Times New Roman Tj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2. 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ар гунна компютери бо Интернет пайваст буда дорои адрес аст. Адрес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амчун пайдарпаии…..?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$A) Ра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ќ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ам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о; $B)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арф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о; $C) рамз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о; $D) Тумача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ои махсус;  $E) Тугмача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ои функсионали;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3. 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Якумин шабака  бо номи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?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i/>
          <w:color w:val="000000"/>
          <w:sz w:val="26"/>
          <w:szCs w:val="26"/>
        </w:rPr>
        <w:t>$</w:t>
      </w:r>
      <w:r w:rsidRPr="000E43C4">
        <w:rPr>
          <w:rFonts w:ascii="Times New Roman Tj" w:hAnsi="Times New Roman Tj" w:cs="Palatino Linotype"/>
          <w:i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 w:cs="Palatino Linotype"/>
          <w:i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 w:cs="Times New Roman Tj"/>
          <w:i/>
          <w:color w:val="000000"/>
          <w:sz w:val="26"/>
          <w:szCs w:val="26"/>
          <w:lang w:val="en-US"/>
        </w:rPr>
        <w:t>ARPANET</w:t>
      </w:r>
      <w:r w:rsidRPr="000E43C4">
        <w:rPr>
          <w:rFonts w:ascii="Times New Roman Tj" w:hAnsi="Times New Roman Tj" w:cs="Times New Roman Tj"/>
          <w:i/>
          <w:color w:val="000000"/>
          <w:sz w:val="26"/>
          <w:szCs w:val="26"/>
        </w:rPr>
        <w:t xml:space="preserve"> ташкил шуд</w:t>
      </w:r>
      <w:r w:rsidRPr="000E43C4">
        <w:rPr>
          <w:rFonts w:ascii="Times New Roman Tj" w:hAnsi="Times New Roman Tj" w:cs="Palatino Linotype"/>
          <w:i/>
          <w:color w:val="000000"/>
          <w:sz w:val="26"/>
          <w:szCs w:val="26"/>
        </w:rPr>
        <w:t>;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ARPA ташкил шуд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NSNET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ташкил шуд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NSFNET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ташкил шуд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Internet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ташкил шуд;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4.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Интернет шабакаи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? 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$A)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шабакањост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$B)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Хурд аст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$C) Шабакаи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HTML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аст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$D)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Конзолист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$E) </w:t>
      </w:r>
      <w:r w:rsidRPr="000E43C4">
        <w:rPr>
          <w:rFonts w:ascii="Times New Roman Tj" w:hAnsi="Times New Roman Tj"/>
          <w:color w:val="000000"/>
          <w:sz w:val="26"/>
          <w:szCs w:val="26"/>
        </w:rPr>
        <w:t>Садоист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5.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We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– сањифањо бо ёрии забони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? 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$A)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++ ташкил меёбанд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$B)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Delphi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ташкил меёбанд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$C)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html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ташкил меёбанд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$D)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Visual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Basic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ташкил меёбанд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$E)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Visual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++ 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ташкил меёбанд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6.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ар гунна компютери бо Интернет пайваст буда дорои……?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адрес мебошад;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Адрес намебошад;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Адрес будан шарт нест;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) Сайти худ аст; 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Почтаи худ аст;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7.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Интернет кадом сол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о дар намуди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озирааш пайдо шуд?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$А) Соли 1969;  $B) соли 1990;  $C) Соли 1995; $D) Соли 1984;  $E) 1998;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8. 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Чанд намуди асосии хизматрасонии Интернет (протокол) вуљуд дорад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?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$A)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2-намуд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$B)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3-намуд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$C)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0"/>
          <w:szCs w:val="20"/>
        </w:rPr>
        <w:t>7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-намуд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$D)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6-намуд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$E)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1-намуд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9. </w:t>
      </w:r>
    </w:p>
    <w:p w:rsidR="0083227B" w:rsidRPr="000E43C4" w:rsidRDefault="0083227B" w:rsidP="003735B8">
      <w:pPr>
        <w:jc w:val="both"/>
        <w:rPr>
          <w:rFonts w:ascii="Times New Roman Tj" w:hAnsi="Times New Roman Tj" w:cs="Times New Roman Tj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Њар гуна компютери дар Интернет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?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$A)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Пайвастбуда адреси муайян надорад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$B)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Пайвастбуда адреси матни дорад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$C)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Пайвастбуда адреси нодир дорад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$D)</w:t>
      </w:r>
      <w:r w:rsidRPr="000E43C4">
        <w:rPr>
          <w:rFonts w:ascii="Times New Roman Tj" w:hAnsi="Times New Roman Tj" w:cs="Times New Roman Tj"/>
          <w:bCs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пайвастбуда адреси рамзи дорад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$E)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Пайвастбуда адреси аниќ надорад;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@42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0.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Интернет якумин маротиба дар кадом давлат пайдо шуд?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$А) Руссия; $B) Олмон; $C) Канада; $D) америка; $E) Англия;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@42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1.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Компютерњои ба Интернет пайвастбударо бештар ваќт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?</w:t>
      </w:r>
    </w:p>
    <w:p w:rsidR="0083227B" w:rsidRPr="000E43C4" w:rsidRDefault="0083227B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$А)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доменњо меноманд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$B) Б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роузерњо меноманд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$C)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IP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-адрес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меноманд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$D)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Сайтњо меноманд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$E)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Шабакањои локали меноманд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>
        <w:rPr>
          <w:rFonts w:ascii="Times New Roman Tj" w:hAnsi="Times New Roman Tj"/>
          <w:color w:val="000000"/>
          <w:sz w:val="26"/>
          <w:szCs w:val="26"/>
        </w:rPr>
        <w:t>@42</w:t>
      </w:r>
      <w:r w:rsidRPr="000E43C4">
        <w:rPr>
          <w:rFonts w:ascii="Times New Roman Tj" w:hAnsi="Times New Roman Tj"/>
          <w:color w:val="000000"/>
          <w:sz w:val="26"/>
          <w:szCs w:val="26"/>
        </w:rPr>
        <w:t>2.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 xml:space="preserve">Навишти дурусти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WWW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кадом аст?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  <w:lang w:val="en-US"/>
        </w:rPr>
      </w:pP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$A) Word wid web; $B) world wide web; $C) Word wid wed; $D) Worid wed web; $E) Worid wide web.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>
        <w:rPr>
          <w:rFonts w:ascii="Times New Roman Tj" w:hAnsi="Times New Roman Tj"/>
          <w:color w:val="000000"/>
          <w:sz w:val="26"/>
          <w:szCs w:val="26"/>
        </w:rPr>
        <w:t>@42</w:t>
      </w:r>
      <w:r w:rsidRPr="000E43C4">
        <w:rPr>
          <w:rFonts w:ascii="Times New Roman Tj" w:hAnsi="Times New Roman Tj"/>
          <w:color w:val="000000"/>
          <w:sz w:val="26"/>
          <w:szCs w:val="26"/>
        </w:rPr>
        <w:t>3.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Сервери почтави чи гунна сервер аст ?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>) Барои кор бо почтахои мухимми давлати 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>)Барои аз сиёсат нигох дошатани почтахои масусан мухим;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Метавонем бо воситаи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Usenet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почта созад;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)Почтахоро аз вирусхо химоя мекунад;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>) барои интикол ва додугирифти почтаи электрони хизмат мекунад;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>
        <w:rPr>
          <w:rFonts w:ascii="Times New Roman Tj" w:hAnsi="Times New Roman Tj"/>
          <w:color w:val="000000"/>
          <w:sz w:val="26"/>
          <w:szCs w:val="26"/>
        </w:rPr>
        <w:t xml:space="preserve"> @42</w:t>
      </w:r>
      <w:r w:rsidRPr="000E43C4">
        <w:rPr>
          <w:rFonts w:ascii="Times New Roman Tj" w:hAnsi="Times New Roman Tj"/>
          <w:color w:val="000000"/>
          <w:sz w:val="26"/>
          <w:szCs w:val="26"/>
        </w:rPr>
        <w:t>4.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Сервери телефонии чи гунна сервер аст?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>) Аз ин намуди сервер ба телефонхои мобили ба алока мебароем;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>)Интернетро бо воситаи телефон пайваст мекунад;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>)  Ширкати хизматрасонии телефонии аст;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 барои хизмати телефонии дар шабакаи локали хизмат мерасонад 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>) Аз нокилхои мавчдиханда  истифода мекунад.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>
        <w:rPr>
          <w:rFonts w:ascii="Times New Roman Tj" w:hAnsi="Times New Roman Tj"/>
          <w:color w:val="000000"/>
          <w:sz w:val="26"/>
          <w:szCs w:val="26"/>
        </w:rPr>
        <w:t>@42</w:t>
      </w:r>
      <w:r w:rsidRPr="000E43C4">
        <w:rPr>
          <w:rFonts w:ascii="Times New Roman Tj" w:hAnsi="Times New Roman Tj"/>
          <w:color w:val="000000"/>
          <w:sz w:val="26"/>
          <w:szCs w:val="26"/>
        </w:rPr>
        <w:t>5.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Чанд намуди модемхо мавчуд аст ?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>) Вобаста аз ширкати сохташуда модемхо аз 100 намуд зиёданд;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>)Модемхо метавонанд 4 намуд шаванд 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>) Дохили ,беруни,3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G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 бо Воситаи портхо ,плата ,нокилхо ,мавчхо ,бо воситаи блютус;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>) ду намуд.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>
        <w:rPr>
          <w:rFonts w:ascii="Times New Roman Tj" w:hAnsi="Times New Roman Tj"/>
          <w:color w:val="000000"/>
          <w:sz w:val="26"/>
          <w:szCs w:val="26"/>
        </w:rPr>
        <w:t>@42</w:t>
      </w:r>
      <w:r w:rsidRPr="000E43C4">
        <w:rPr>
          <w:rFonts w:ascii="Times New Roman Tj" w:hAnsi="Times New Roman Tj"/>
          <w:color w:val="000000"/>
          <w:sz w:val="26"/>
          <w:szCs w:val="26"/>
        </w:rPr>
        <w:t>6.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Интернет кадом сол сохта шудааст?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2"/>
          <w:szCs w:val="22"/>
        </w:rPr>
        <w:t>02-01</w:t>
      </w:r>
      <w:r w:rsidRPr="000E43C4">
        <w:rPr>
          <w:rFonts w:ascii="Times New Roman Tj" w:hAnsi="Times New Roman Tj"/>
          <w:color w:val="000000"/>
          <w:sz w:val="26"/>
          <w:szCs w:val="26"/>
        </w:rPr>
        <w:t>-69;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>)01-02-69;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>) 01-01-69;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 01-03-69;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>)12-01-69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>
        <w:rPr>
          <w:rFonts w:ascii="Times New Roman Tj" w:hAnsi="Times New Roman Tj"/>
          <w:color w:val="000000"/>
          <w:sz w:val="26"/>
          <w:szCs w:val="26"/>
        </w:rPr>
        <w:t>@42</w:t>
      </w:r>
      <w:r w:rsidRPr="000E43C4">
        <w:rPr>
          <w:rFonts w:ascii="Times New Roman Tj" w:hAnsi="Times New Roman Tj"/>
          <w:color w:val="000000"/>
          <w:sz w:val="26"/>
          <w:szCs w:val="26"/>
        </w:rPr>
        <w:t>7.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Дар почтаи электрони хангоми паролгузори аз харфхои кирили истифода бурда мешавад ё не ?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>) Мешавад агар бо ракамхо якчоя нависем;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>)Мо пурра истифода бурда метавонем;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>) истифода намешаванд;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 Истифода бурда метавонем танхо бо якчоягии харфхои англиси 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Навишти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>-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дуруст аст .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>
        <w:rPr>
          <w:rFonts w:ascii="Times New Roman Tj" w:hAnsi="Times New Roman Tj"/>
          <w:color w:val="000000"/>
          <w:sz w:val="26"/>
          <w:szCs w:val="26"/>
        </w:rPr>
        <w:t>@42</w:t>
      </w:r>
      <w:r w:rsidRPr="000E43C4">
        <w:rPr>
          <w:rFonts w:ascii="Times New Roman Tj" w:hAnsi="Times New Roman Tj"/>
          <w:color w:val="000000"/>
          <w:sz w:val="26"/>
          <w:szCs w:val="26"/>
        </w:rPr>
        <w:t>8.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Агар интернет набошад мо дар дохили корхонахо додугирифти ахборотро баркарор карда метавонем ё не ?</w:t>
      </w: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>) Не 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)Метавонем бо воситаи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IRC</w:t>
      </w:r>
      <w:r w:rsidRPr="000E43C4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Метавонем бо воситаи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Usenet</w:t>
      </w:r>
      <w:r w:rsidRPr="000E43C4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Метавонем бо воситаи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fTP</w:t>
      </w:r>
      <w:r w:rsidRPr="000E43C4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метавонем бо шабакаи хурд; 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@429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.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7F5934">
        <w:rPr>
          <w:rFonts w:ascii="Times New Roman Tj" w:hAnsi="Times New Roman Tj" w:cs="Palatino Linotype"/>
          <w:bCs/>
          <w:color w:val="000000"/>
          <w:sz w:val="28"/>
          <w:szCs w:val="28"/>
        </w:rPr>
        <w:t>Инсон иттилоотро аз куљо пайдо мекунад?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A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аз китобњои таълимию илмї, рўзномаю маљаллањо, намоишњои телевизиониву филмномањо ва муњити атрофии худ; $B) Аз филмномањо;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C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Аз компютерњо 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D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Аз одамон,;  $E) Аз донишгоњњо;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@430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. 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Иттилоот- маълумот дар бораи…….?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A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ягон њодиса, ашё, шахс, руйдод ва муњити атроф; $B) Ягон инсон;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C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Ягон њодиса 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D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Муњити атрофии дигарон;  $E) Ягон дархостњо, њисобот; 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@431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.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Хосиятњои иттилоот кадомњоянд?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A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сањењ, мукаммал, муњим, рўзмарра, возењ, аниќ; $B) Дастрас, кўтоњ;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C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Фањмо, аён;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D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Замонавї, актуалї;  $E) Пурра, нопурра; 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  <w:lang w:val="en-US"/>
        </w:rPr>
      </w:pPr>
      <w:r>
        <w:rPr>
          <w:rFonts w:ascii="Times New Roman Tj" w:hAnsi="Times New Roman Tj" w:cs="Times New Roman Tj"/>
          <w:bCs/>
          <w:color w:val="000000"/>
          <w:sz w:val="28"/>
          <w:szCs w:val="28"/>
          <w:lang w:val="en-US"/>
        </w:rPr>
        <w:t>@432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  <w:lang w:val="en-US"/>
        </w:rPr>
        <w:t>.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  <w:lang w:val="en-US"/>
        </w:rPr>
      </w:pP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Протокол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  <w:lang w:val="en-US"/>
        </w:rPr>
        <w:t>…?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$A)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ќоидаи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ягонаи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мубодилаи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иттилоотро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шабакаи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компютерї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протокол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мегўянд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; $B)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Ќоидаи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дутарафаи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мубодилаи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иттилоотро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протокол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мегўянд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; $C)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Ќоидаи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дурусти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интиќоли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иттилоотро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шабакаи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компютерї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протокол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мегўянд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; $D)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Ќоидаи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интиќоли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иттилооти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механизмиро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протокол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мегуянд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;  $E)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Ќоидаи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таъминоти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барномавиро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протокол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мегўянд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; 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@433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.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Мафњумњои калидии шабакавии компютерї?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A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протокол 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B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)Сомона;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C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Интернет;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D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)Иттилоотї-иртиботї; 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E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</w:t>
      </w:r>
      <w:r w:rsidRPr="007F5934">
        <w:rPr>
          <w:rFonts w:cs="Times New Roman Tj"/>
          <w:color w:val="000000"/>
          <w:sz w:val="28"/>
          <w:szCs w:val="28"/>
          <w:lang w:val="en-US"/>
        </w:rPr>
        <w:t>WWW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; 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@434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.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Намудњои шабакњои компютерї?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A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мањаллї, минтаќавї, иттињодявї, саросарї;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B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)Сомона, минтаќа, серверї, глобалї;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C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Глобали,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www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, интернетї, локалї 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D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)Корпоративї, иттињодивї ; 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E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WWW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, регионалї; 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@435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.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Намудњои шабакњои компютерї?</w:t>
      </w:r>
    </w:p>
    <w:p w:rsidR="0083227B" w:rsidRPr="007F5934" w:rsidRDefault="0083227B" w:rsidP="001F197E">
      <w:pPr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A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локалї, регионалї, корпоративї, глобалї;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B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)Сомона, минтаќа, серверї, глобалї;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C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Глобали,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www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, интернетї, локалї 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D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)Корпоративї, иттињодивї ; 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E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WWW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, регионалї; </w:t>
      </w:r>
    </w:p>
    <w:p w:rsidR="0083227B" w:rsidRPr="007F5934" w:rsidRDefault="0083227B" w:rsidP="001F197E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>
        <w:rPr>
          <w:rFonts w:ascii="Times New Roman Tj" w:hAnsi="Times New Roman Tj" w:cs="Palatino Linotype"/>
          <w:color w:val="000000"/>
          <w:sz w:val="28"/>
          <w:szCs w:val="28"/>
        </w:rPr>
        <w:t>436</w:t>
      </w: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83227B" w:rsidRPr="007F5934" w:rsidRDefault="0083227B" w:rsidP="001F197E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Захирањои иттилоотї</w:t>
      </w: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83227B" w:rsidRPr="007F5934" w:rsidRDefault="0083227B" w:rsidP="001F197E">
      <w:pPr>
        <w:jc w:val="both"/>
        <w:rPr>
          <w:color w:val="000000"/>
          <w:szCs w:val="28"/>
        </w:rPr>
      </w:pP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моддї, табиї, мењнатї, молиявї, энергетикї</w:t>
      </w: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 xml:space="preserve">; $B) Саноатї, љомеаї, молї; $C) Системавї, барномавї, табиї; $D)Интернетї, энергетикї; $Е) Моддї, ашёи, масолењї;  </w:t>
      </w:r>
    </w:p>
    <w:p w:rsidR="0083227B" w:rsidRPr="007F5934" w:rsidRDefault="0083227B" w:rsidP="00D43705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>
        <w:rPr>
          <w:rFonts w:ascii="Times New Roman Tj" w:hAnsi="Times New Roman Tj" w:cs="Palatino Linotype"/>
          <w:color w:val="000000"/>
          <w:sz w:val="28"/>
          <w:szCs w:val="28"/>
        </w:rPr>
        <w:t>437</w:t>
      </w: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202</w:t>
      </w:r>
      <w:r>
        <w:rPr>
          <w:rFonts w:ascii="Times New Roman Tj" w:hAnsi="Times New Roman Tj"/>
          <w:color w:val="000000"/>
        </w:rPr>
        <w:t>4</w:t>
      </w:r>
      <w:r w:rsidRPr="000955C6">
        <w:rPr>
          <w:rFonts w:ascii="Times New Roman Tj" w:hAnsi="Times New Roman Tj"/>
          <w:color w:val="000000"/>
        </w:rPr>
        <w:t>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11111101000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1001111101;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7F5934" w:rsidRDefault="0083227B" w:rsidP="00D43705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>
        <w:rPr>
          <w:rFonts w:ascii="Times New Roman Tj" w:hAnsi="Times New Roman Tj" w:cs="Palatino Linotype"/>
          <w:color w:val="000000"/>
          <w:sz w:val="28"/>
          <w:szCs w:val="28"/>
        </w:rPr>
        <w:t>438</w:t>
      </w: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202</w:t>
      </w:r>
      <w:r>
        <w:rPr>
          <w:rFonts w:ascii="Times New Roman Tj" w:hAnsi="Times New Roman Tj"/>
          <w:color w:val="000000"/>
        </w:rPr>
        <w:t>5</w:t>
      </w:r>
      <w:r w:rsidRPr="000955C6">
        <w:rPr>
          <w:rFonts w:ascii="Times New Roman Tj" w:hAnsi="Times New Roman Tj"/>
          <w:color w:val="000000"/>
        </w:rPr>
        <w:t>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111111010</w:t>
      </w:r>
      <w:r w:rsidRPr="000955C6">
        <w:rPr>
          <w:rFonts w:ascii="Times New Roman Tj" w:hAnsi="Times New Roman Tj"/>
          <w:color w:val="000000"/>
        </w:rPr>
        <w:t>01;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1001111101;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7F5934" w:rsidRDefault="0083227B" w:rsidP="00D43705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>
        <w:rPr>
          <w:rFonts w:ascii="Times New Roman Tj" w:hAnsi="Times New Roman Tj" w:cs="Palatino Linotype"/>
          <w:color w:val="000000"/>
          <w:sz w:val="28"/>
          <w:szCs w:val="28"/>
        </w:rPr>
        <w:t>439</w:t>
      </w: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202</w:t>
      </w:r>
      <w:r>
        <w:rPr>
          <w:rFonts w:ascii="Times New Roman Tj" w:hAnsi="Times New Roman Tj"/>
          <w:color w:val="000000"/>
        </w:rPr>
        <w:t>6</w:t>
      </w:r>
      <w:r w:rsidRPr="000955C6">
        <w:rPr>
          <w:rFonts w:ascii="Times New Roman Tj" w:hAnsi="Times New Roman Tj"/>
          <w:color w:val="000000"/>
        </w:rPr>
        <w:t>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1111110</w:t>
      </w:r>
      <w:r w:rsidRPr="000955C6">
        <w:rPr>
          <w:rFonts w:ascii="Times New Roman Tj" w:hAnsi="Times New Roman Tj"/>
          <w:color w:val="000000"/>
        </w:rPr>
        <w:t>101</w:t>
      </w:r>
      <w:r>
        <w:rPr>
          <w:rFonts w:ascii="Times New Roman Tj" w:hAnsi="Times New Roman Tj"/>
          <w:color w:val="000000"/>
        </w:rPr>
        <w:t>0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1001111101;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Pr="007F5934" w:rsidRDefault="0083227B" w:rsidP="00D43705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>
        <w:rPr>
          <w:rFonts w:ascii="Times New Roman Tj" w:hAnsi="Times New Roman Tj" w:cs="Palatino Linotype"/>
          <w:color w:val="000000"/>
          <w:sz w:val="28"/>
          <w:szCs w:val="28"/>
        </w:rPr>
        <w:t>440</w:t>
      </w: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202</w:t>
      </w:r>
      <w:r>
        <w:rPr>
          <w:rFonts w:ascii="Times New Roman Tj" w:hAnsi="Times New Roman Tj"/>
          <w:color w:val="000000"/>
        </w:rPr>
        <w:t>7</w:t>
      </w:r>
      <w:r w:rsidRPr="000955C6">
        <w:rPr>
          <w:rFonts w:ascii="Times New Roman Tj" w:hAnsi="Times New Roman Tj"/>
          <w:color w:val="000000"/>
        </w:rPr>
        <w:t>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 xml:space="preserve">о </w:t>
      </w:r>
      <w:r w:rsidRPr="000955C6">
        <w:rPr>
          <w:rFonts w:ascii="Cambria" w:hAnsi="Cambria" w:cs="Cambria"/>
          <w:color w:val="000000"/>
        </w:rPr>
        <w:t>ҳ</w:t>
      </w:r>
      <w:r w:rsidRPr="000955C6">
        <w:rPr>
          <w:rFonts w:ascii="Times New Roman Tj" w:hAnsi="Times New Roman Tj"/>
          <w:color w:val="000000"/>
        </w:rPr>
        <w:t>осил мешавад?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1111110</w:t>
      </w:r>
      <w:r w:rsidRPr="000955C6">
        <w:rPr>
          <w:rFonts w:ascii="Times New Roman Tj" w:hAnsi="Times New Roman Tj"/>
          <w:color w:val="000000"/>
        </w:rPr>
        <w:t>101</w:t>
      </w:r>
      <w:r>
        <w:rPr>
          <w:rFonts w:ascii="Times New Roman Tj" w:hAnsi="Times New Roman Tj"/>
          <w:color w:val="000000"/>
        </w:rPr>
        <w:t>1</w:t>
      </w:r>
      <w:r w:rsidRPr="000955C6">
        <w:rPr>
          <w:rFonts w:ascii="Times New Roman Tj" w:hAnsi="Times New Roman Tj"/>
          <w:color w:val="000000"/>
        </w:rPr>
        <w:t>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$B) 1001111101;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</w:t>
      </w:r>
      <w:r w:rsidRPr="000955C6">
        <w:rPr>
          <w:rFonts w:ascii="Times New Roman Tj" w:hAnsi="Times New Roman Tj"/>
          <w:color w:val="000000"/>
          <w:lang w:val="en-US"/>
        </w:rPr>
        <w:t>C</w:t>
      </w:r>
      <w:r w:rsidRPr="000955C6">
        <w:rPr>
          <w:rFonts w:ascii="Times New Roman Tj" w:hAnsi="Times New Roman Tj"/>
          <w:color w:val="000000"/>
        </w:rPr>
        <w:t>) 00001111;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$D) 1111101;</w:t>
      </w:r>
    </w:p>
    <w:p w:rsidR="0083227B" w:rsidRPr="000955C6" w:rsidRDefault="0083227B" w:rsidP="00D43705">
      <w:pPr>
        <w:jc w:val="both"/>
        <w:rPr>
          <w:rFonts w:ascii="Times New Roman Tj" w:hAnsi="Times New Roman Tj"/>
          <w:color w:val="000000"/>
        </w:rPr>
      </w:pPr>
      <w:r w:rsidRPr="000955C6">
        <w:rPr>
          <w:rFonts w:ascii="Times New Roman Tj" w:hAnsi="Times New Roman Tj"/>
          <w:color w:val="000000"/>
        </w:rPr>
        <w:t>$E) 100000;</w:t>
      </w:r>
    </w:p>
    <w:p w:rsidR="0083227B" w:rsidRDefault="0083227B" w:rsidP="001F197E">
      <w:pPr>
        <w:rPr>
          <w:szCs w:val="28"/>
        </w:rPr>
      </w:pP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</w:p>
    <w:p w:rsidR="0083227B" w:rsidRPr="000E43C4" w:rsidRDefault="0083227B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</w:p>
    <w:p w:rsidR="0083227B" w:rsidRPr="000955C6" w:rsidRDefault="0083227B" w:rsidP="000955C6">
      <w:pPr>
        <w:jc w:val="both"/>
        <w:rPr>
          <w:rFonts w:ascii="Times New Roman Tj" w:hAnsi="Times New Roman Tj"/>
          <w:color w:val="000000"/>
        </w:rPr>
      </w:pPr>
    </w:p>
    <w:p w:rsidR="0083227B" w:rsidRPr="003735B8" w:rsidRDefault="0083227B" w:rsidP="000955C6">
      <w:pPr>
        <w:jc w:val="both"/>
        <w:rPr>
          <w:rFonts w:ascii="Times New Roman Tj" w:hAnsi="Times New Roman Tj"/>
          <w:color w:val="000000"/>
        </w:rPr>
      </w:pPr>
    </w:p>
    <w:p w:rsidR="0083227B" w:rsidRPr="003735B8" w:rsidRDefault="0083227B" w:rsidP="000955C6">
      <w:pPr>
        <w:jc w:val="both"/>
        <w:rPr>
          <w:rFonts w:ascii="Times New Roman Tj" w:hAnsi="Times New Roman Tj"/>
          <w:color w:val="000000"/>
        </w:rPr>
      </w:pPr>
    </w:p>
    <w:p w:rsidR="0083227B" w:rsidRPr="000955C6" w:rsidRDefault="0083227B">
      <w:pPr>
        <w:rPr>
          <w:color w:val="000000"/>
        </w:rPr>
      </w:pPr>
    </w:p>
    <w:sectPr w:rsidR="0083227B" w:rsidRPr="000955C6" w:rsidSect="003735B8">
      <w:pgSz w:w="11906" w:h="16838"/>
      <w:pgMar w:top="680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2D4"/>
    <w:multiLevelType w:val="hybridMultilevel"/>
    <w:tmpl w:val="1082A352"/>
    <w:lvl w:ilvl="0" w:tplc="21260C38">
      <w:start w:val="108"/>
      <w:numFmt w:val="decimal"/>
      <w:lvlText w:val="%1."/>
      <w:lvlJc w:val="left"/>
      <w:pPr>
        <w:tabs>
          <w:tab w:val="num" w:pos="1107"/>
        </w:tabs>
        <w:ind w:left="1107" w:hanging="48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  <w:rPr>
        <w:rFonts w:cs="Times New Roman"/>
      </w:rPr>
    </w:lvl>
  </w:abstractNum>
  <w:abstractNum w:abstractNumId="1">
    <w:nsid w:val="3E980132"/>
    <w:multiLevelType w:val="multilevel"/>
    <w:tmpl w:val="739246CE"/>
    <w:lvl w:ilvl="0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4A3A6A65"/>
    <w:multiLevelType w:val="hybridMultilevel"/>
    <w:tmpl w:val="739246CE"/>
    <w:lvl w:ilvl="0" w:tplc="CD1EB6EC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78051F28"/>
    <w:multiLevelType w:val="hybridMultilevel"/>
    <w:tmpl w:val="FA74F50C"/>
    <w:lvl w:ilvl="0" w:tplc="91305140">
      <w:start w:val="1"/>
      <w:numFmt w:val="bullet"/>
      <w:lvlText w:val="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7CF792" w:tentative="1">
      <w:start w:val="1"/>
      <w:numFmt w:val="bullet"/>
      <w:lvlText w:val="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22B6BC" w:tentative="1">
      <w:start w:val="1"/>
      <w:numFmt w:val="bullet"/>
      <w:lvlText w:val="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6005C" w:tentative="1">
      <w:start w:val="1"/>
      <w:numFmt w:val="bullet"/>
      <w:lvlText w:val="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12BCFE" w:tentative="1">
      <w:start w:val="1"/>
      <w:numFmt w:val="bullet"/>
      <w:lvlText w:val="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8E114A" w:tentative="1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22118C" w:tentative="1">
      <w:start w:val="1"/>
      <w:numFmt w:val="bullet"/>
      <w:lvlText w:val="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ECF484" w:tentative="1">
      <w:start w:val="1"/>
      <w:numFmt w:val="bullet"/>
      <w:lvlText w:val="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6A282C" w:tentative="1">
      <w:start w:val="1"/>
      <w:numFmt w:val="bullet"/>
      <w:lvlText w:val="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5C6"/>
    <w:rsid w:val="00056213"/>
    <w:rsid w:val="00081545"/>
    <w:rsid w:val="000955C6"/>
    <w:rsid w:val="000E43C4"/>
    <w:rsid w:val="001C030D"/>
    <w:rsid w:val="001F197E"/>
    <w:rsid w:val="003735B8"/>
    <w:rsid w:val="005148D9"/>
    <w:rsid w:val="0064505A"/>
    <w:rsid w:val="007C46EA"/>
    <w:rsid w:val="007F5934"/>
    <w:rsid w:val="007F608E"/>
    <w:rsid w:val="0083227B"/>
    <w:rsid w:val="00C74840"/>
    <w:rsid w:val="00D43705"/>
    <w:rsid w:val="00F03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5C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odya">
    <w:name w:val="Num body a)"/>
    <w:uiPriority w:val="99"/>
    <w:rsid w:val="000955C6"/>
    <w:pPr>
      <w:widowControl w:val="0"/>
      <w:tabs>
        <w:tab w:val="left" w:pos="1134"/>
      </w:tabs>
      <w:autoSpaceDE w:val="0"/>
      <w:autoSpaceDN w:val="0"/>
      <w:spacing w:line="240" w:lineRule="atLeast"/>
      <w:ind w:left="680"/>
      <w:jc w:val="both"/>
    </w:pPr>
    <w:rPr>
      <w:rFonts w:ascii="Times New Roman" w:eastAsia="Times New Roman" w:hAnsi="Times New Roman"/>
      <w:noProof/>
      <w:sz w:val="20"/>
      <w:szCs w:val="20"/>
      <w:lang w:val="en-US"/>
    </w:rPr>
  </w:style>
  <w:style w:type="paragraph" w:customStyle="1" w:styleId="a">
    <w:name w:val="++++"/>
    <w:uiPriority w:val="99"/>
    <w:rsid w:val="000955C6"/>
    <w:pPr>
      <w:widowControl w:val="0"/>
      <w:autoSpaceDE w:val="0"/>
      <w:autoSpaceDN w:val="0"/>
      <w:spacing w:line="120" w:lineRule="atLeast"/>
    </w:pPr>
    <w:rPr>
      <w:rFonts w:ascii="Times New Roman" w:eastAsia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0955C6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955C6"/>
    <w:rPr>
      <w:rFonts w:ascii="Verdana" w:hAnsi="Verdana" w:cs="Times New Roman"/>
      <w:color w:val="000000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955C6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55C6"/>
    <w:rPr>
      <w:rFonts w:ascii="Verdana" w:hAnsi="Verdana" w:cs="Times New Roman"/>
      <w:color w:val="000000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0955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0955C6"/>
    <w:pPr>
      <w:jc w:val="both"/>
    </w:pPr>
    <w:rPr>
      <w:sz w:val="20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0955C6"/>
    <w:rPr>
      <w:rFonts w:ascii="Times New Roman" w:hAnsi="Times New Roman" w:cs="Times New Roman"/>
      <w:sz w:val="20"/>
      <w:szCs w:val="20"/>
      <w:lang w:eastAsia="ko-KR"/>
    </w:rPr>
  </w:style>
  <w:style w:type="paragraph" w:styleId="BodyText">
    <w:name w:val="Body Text"/>
    <w:basedOn w:val="Normal"/>
    <w:link w:val="BodyTextChar"/>
    <w:uiPriority w:val="99"/>
    <w:rsid w:val="000955C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55C6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0955C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0955C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55C6"/>
    <w:rPr>
      <w:rFonts w:ascii="Tahoma" w:hAnsi="Tahoma" w:cs="Times New Roman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0955C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955C6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0955C6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8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3.wmf"/><Relationship Id="rId5" Type="http://schemas.openxmlformats.org/officeDocument/2006/relationships/image" Target="media/image1.png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7.bin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2.bin"/><Relationship Id="rId137" Type="http://schemas.openxmlformats.org/officeDocument/2006/relationships/oleObject" Target="embeddings/oleObject66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0.bin"/><Relationship Id="rId141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60</Pages>
  <Words>16163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Shahrbonu</dc:creator>
  <cp:keywords/>
  <dc:description/>
  <cp:lastModifiedBy>oper05_101</cp:lastModifiedBy>
  <cp:revision>4</cp:revision>
  <dcterms:created xsi:type="dcterms:W3CDTF">2024-11-26T09:54:00Z</dcterms:created>
  <dcterms:modified xsi:type="dcterms:W3CDTF">2024-12-04T07:12:00Z</dcterms:modified>
</cp:coreProperties>
</file>